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77C6" w:rsidRPr="00380BFA" w:rsidRDefault="007277C6" w:rsidP="00771E57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80BFA">
        <w:rPr>
          <w:rFonts w:ascii="Times New Roman" w:hAnsi="Times New Roman"/>
          <w:b/>
          <w:bCs/>
          <w:color w:val="000000"/>
          <w:sz w:val="32"/>
          <w:szCs w:val="32"/>
        </w:rPr>
        <w:t xml:space="preserve">     Урок по теме «Виды и формы бизнеса»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/>
          <w:iCs/>
          <w:sz w:val="32"/>
          <w:szCs w:val="32"/>
        </w:rPr>
      </w:pP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/>
          <w:sz w:val="32"/>
          <w:szCs w:val="32"/>
        </w:rPr>
      </w:pPr>
      <w:r w:rsidRPr="00380BFA">
        <w:rPr>
          <w:rFonts w:ascii="Times New Roman" w:hAnsi="Times New Roman"/>
          <w:b/>
          <w:iCs/>
          <w:sz w:val="32"/>
          <w:szCs w:val="32"/>
        </w:rPr>
        <w:t>Цель урока</w:t>
      </w:r>
      <w:r w:rsidRPr="00380BFA">
        <w:rPr>
          <w:rFonts w:ascii="Times New Roman" w:hAnsi="Times New Roman"/>
          <w:b/>
          <w:sz w:val="32"/>
          <w:szCs w:val="32"/>
        </w:rPr>
        <w:t>:</w:t>
      </w:r>
    </w:p>
    <w:p w:rsidR="007277C6" w:rsidRPr="00380BFA" w:rsidRDefault="007277C6" w:rsidP="003B2656">
      <w:pPr>
        <w:spacing w:after="0" w:line="360" w:lineRule="auto"/>
        <w:ind w:firstLine="708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>сформировать общее представление о предпринимательской деятельности (видах и формах бизнеса)</w:t>
      </w:r>
    </w:p>
    <w:p w:rsidR="007277C6" w:rsidRPr="00380BFA" w:rsidRDefault="007277C6" w:rsidP="00925F78">
      <w:pPr>
        <w:spacing w:after="240" w:line="360" w:lineRule="auto"/>
        <w:contextualSpacing/>
        <w:rPr>
          <w:sz w:val="32"/>
          <w:szCs w:val="32"/>
        </w:rPr>
      </w:pPr>
      <w:r w:rsidRPr="00380BFA">
        <w:rPr>
          <w:sz w:val="32"/>
          <w:szCs w:val="32"/>
        </w:rPr>
        <w:t xml:space="preserve"> выяснить, что значит «делать бизнес», какие качества необходимы для бизнесмена, какую роль играет бизнес в современном обществе;</w:t>
      </w:r>
    </w:p>
    <w:p w:rsidR="007277C6" w:rsidRPr="00380BFA" w:rsidRDefault="007277C6" w:rsidP="00925F78">
      <w:pPr>
        <w:spacing w:after="240" w:line="360" w:lineRule="auto"/>
        <w:contextualSpacing/>
        <w:rPr>
          <w:sz w:val="32"/>
          <w:szCs w:val="32"/>
        </w:rPr>
      </w:pPr>
      <w:r w:rsidRPr="00380BFA">
        <w:rPr>
          <w:sz w:val="32"/>
          <w:szCs w:val="32"/>
        </w:rPr>
        <w:t>продолжить формирование у учащихся умения самостоятельно работать с текстом учебника, делать выводы, сопоставлять различные явления общественной жизни;</w:t>
      </w:r>
    </w:p>
    <w:p w:rsidR="007277C6" w:rsidRPr="00380BFA" w:rsidRDefault="007277C6" w:rsidP="00925F78">
      <w:pPr>
        <w:spacing w:after="240" w:line="360" w:lineRule="auto"/>
        <w:contextualSpacing/>
        <w:rPr>
          <w:rFonts w:ascii="Times New Roman" w:hAnsi="Times New Roman"/>
          <w:sz w:val="32"/>
          <w:szCs w:val="32"/>
        </w:rPr>
      </w:pPr>
      <w:r w:rsidRPr="00380BFA">
        <w:rPr>
          <w:sz w:val="32"/>
          <w:szCs w:val="32"/>
        </w:rPr>
        <w:t>воспитывать у учащихся стремление к получению новых знаний.</w:t>
      </w:r>
    </w:p>
    <w:p w:rsidR="007277C6" w:rsidRPr="00380BFA" w:rsidRDefault="007277C6" w:rsidP="00925F78">
      <w:pPr>
        <w:spacing w:after="240" w:line="360" w:lineRule="auto"/>
        <w:contextualSpacing/>
        <w:rPr>
          <w:rFonts w:ascii="Times New Roman" w:hAnsi="Times New Roman"/>
          <w:b/>
          <w:sz w:val="32"/>
          <w:szCs w:val="32"/>
        </w:rPr>
      </w:pPr>
      <w:r w:rsidRPr="00380BFA">
        <w:rPr>
          <w:rFonts w:ascii="Times New Roman" w:hAnsi="Times New Roman"/>
          <w:b/>
          <w:sz w:val="32"/>
          <w:szCs w:val="32"/>
        </w:rPr>
        <w:t>Тип урока: комбинированный</w:t>
      </w:r>
    </w:p>
    <w:p w:rsidR="007277C6" w:rsidRPr="00380BFA" w:rsidRDefault="007277C6" w:rsidP="00925F78">
      <w:pPr>
        <w:spacing w:line="360" w:lineRule="auto"/>
        <w:contextualSpacing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b/>
          <w:i/>
          <w:sz w:val="32"/>
          <w:szCs w:val="32"/>
        </w:rPr>
        <w:t xml:space="preserve">Методы: </w:t>
      </w:r>
      <w:r w:rsidRPr="00380BFA">
        <w:rPr>
          <w:rFonts w:ascii="Times New Roman" w:hAnsi="Times New Roman"/>
          <w:sz w:val="32"/>
          <w:szCs w:val="32"/>
        </w:rPr>
        <w:t>объяснительно-иллюстративный, репродуктивный, поисковый, проблемный</w:t>
      </w:r>
    </w:p>
    <w:p w:rsidR="007277C6" w:rsidRPr="00380BFA" w:rsidRDefault="007277C6" w:rsidP="00925F78">
      <w:pPr>
        <w:spacing w:after="240" w:line="360" w:lineRule="auto"/>
        <w:contextualSpacing/>
        <w:rPr>
          <w:rFonts w:ascii="Times New Roman" w:hAnsi="Times New Roman"/>
          <w:i/>
          <w:sz w:val="32"/>
          <w:szCs w:val="32"/>
        </w:rPr>
      </w:pPr>
      <w:r w:rsidRPr="00380BFA">
        <w:rPr>
          <w:rFonts w:ascii="Times New Roman" w:hAnsi="Times New Roman"/>
          <w:b/>
          <w:sz w:val="32"/>
          <w:szCs w:val="32"/>
        </w:rPr>
        <w:t xml:space="preserve">Оборудование: </w:t>
      </w:r>
      <w:r w:rsidRPr="00380BFA">
        <w:rPr>
          <w:rFonts w:ascii="Times New Roman" w:hAnsi="Times New Roman"/>
          <w:sz w:val="32"/>
          <w:szCs w:val="32"/>
        </w:rPr>
        <w:t>оборудование для презентаций</w:t>
      </w:r>
      <w:r w:rsidRPr="00380BFA">
        <w:rPr>
          <w:rFonts w:ascii="Times New Roman" w:hAnsi="Times New Roman"/>
          <w:i/>
          <w:sz w:val="32"/>
          <w:szCs w:val="32"/>
        </w:rPr>
        <w:t xml:space="preserve"> 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/>
          <w:iCs/>
          <w:sz w:val="32"/>
          <w:szCs w:val="32"/>
        </w:rPr>
      </w:pPr>
      <w:r w:rsidRPr="00380BFA">
        <w:rPr>
          <w:rFonts w:ascii="Times New Roman" w:hAnsi="Times New Roman"/>
          <w:b/>
          <w:iCs/>
          <w:sz w:val="32"/>
          <w:szCs w:val="32"/>
        </w:rPr>
        <w:t>Задачи: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/>
          <w:iCs/>
          <w:sz w:val="32"/>
          <w:szCs w:val="32"/>
        </w:rPr>
      </w:pPr>
    </w:p>
    <w:p w:rsidR="007277C6" w:rsidRPr="00380BFA" w:rsidRDefault="007277C6" w:rsidP="003B2656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>Формирование правовой культуры и активной гражданской позиции подростков.</w:t>
      </w:r>
    </w:p>
    <w:p w:rsidR="007277C6" w:rsidRPr="00380BFA" w:rsidRDefault="007277C6" w:rsidP="00A109D4">
      <w:pPr>
        <w:numPr>
          <w:ilvl w:val="0"/>
          <w:numId w:val="10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>Формирование умений самостоятельно отыскивать необходимые знания для решения ситуационной проблемы.</w:t>
      </w:r>
    </w:p>
    <w:p w:rsidR="007277C6" w:rsidRPr="00380BFA" w:rsidRDefault="007277C6" w:rsidP="003B2656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bCs/>
          <w:sz w:val="32"/>
          <w:szCs w:val="32"/>
        </w:rPr>
      </w:pPr>
      <w:r w:rsidRPr="00380BFA">
        <w:rPr>
          <w:rFonts w:ascii="Times New Roman" w:hAnsi="Times New Roman"/>
          <w:bCs/>
          <w:sz w:val="32"/>
          <w:szCs w:val="32"/>
        </w:rPr>
        <w:t xml:space="preserve">Развитие навыка </w:t>
      </w:r>
      <w:r w:rsidRPr="00380BFA">
        <w:rPr>
          <w:rFonts w:ascii="Times New Roman" w:hAnsi="Times New Roman"/>
          <w:sz w:val="32"/>
          <w:szCs w:val="32"/>
        </w:rPr>
        <w:t xml:space="preserve">анализировать информацию, сортировать ее для решения заданной задачи. </w:t>
      </w:r>
    </w:p>
    <w:p w:rsidR="007277C6" w:rsidRPr="00380BFA" w:rsidRDefault="007277C6" w:rsidP="00925F78">
      <w:pPr>
        <w:numPr>
          <w:ilvl w:val="0"/>
          <w:numId w:val="10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>Помимо этих задач при  применении анализа ситуаций достигаются и дополнительные эффекты, учащиеся получают коммуникативные навыки; формируют умения, позволяющие эффективно взаимодействовать и принимать коллективные решения;</w:t>
      </w:r>
    </w:p>
    <w:p w:rsidR="007277C6" w:rsidRPr="00380BFA" w:rsidRDefault="007277C6" w:rsidP="00925F78">
      <w:pPr>
        <w:numPr>
          <w:ilvl w:val="0"/>
          <w:numId w:val="10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b/>
          <w:sz w:val="32"/>
          <w:szCs w:val="32"/>
        </w:rPr>
        <w:t>После изучения темы учащиеся должны:</w:t>
      </w:r>
    </w:p>
    <w:p w:rsidR="007277C6" w:rsidRPr="00380BFA" w:rsidRDefault="007277C6" w:rsidP="003B2656">
      <w:pPr>
        <w:numPr>
          <w:ilvl w:val="0"/>
          <w:numId w:val="11"/>
        </w:numPr>
        <w:spacing w:after="0" w:line="360" w:lineRule="auto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 xml:space="preserve">понимать сущность и содержание предпринимательской деятельности, </w:t>
      </w:r>
    </w:p>
    <w:p w:rsidR="007277C6" w:rsidRPr="00380BFA" w:rsidRDefault="007277C6" w:rsidP="003B2656">
      <w:pPr>
        <w:numPr>
          <w:ilvl w:val="0"/>
          <w:numId w:val="11"/>
        </w:numPr>
        <w:spacing w:after="0" w:line="360" w:lineRule="auto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sz w:val="32"/>
          <w:szCs w:val="32"/>
        </w:rPr>
        <w:t>иметь представления о целях, видах и формах предпринимательской деятельности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b/>
          <w:iCs/>
          <w:sz w:val="32"/>
          <w:szCs w:val="32"/>
        </w:rPr>
        <w:t>Основные понятия</w:t>
      </w:r>
      <w:r w:rsidRPr="00380BFA">
        <w:rPr>
          <w:rFonts w:ascii="Times New Roman" w:hAnsi="Times New Roman"/>
          <w:b/>
          <w:sz w:val="32"/>
          <w:szCs w:val="32"/>
        </w:rPr>
        <w:t>:</w:t>
      </w:r>
      <w:r w:rsidRPr="00380BFA">
        <w:rPr>
          <w:rFonts w:ascii="Times New Roman" w:hAnsi="Times New Roman"/>
          <w:sz w:val="32"/>
          <w:szCs w:val="32"/>
        </w:rPr>
        <w:t xml:space="preserve"> предпринимательская деятельность, виды бизнеса, формы бизнеса.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/>
          <w:bCs/>
          <w:sz w:val="32"/>
          <w:szCs w:val="32"/>
        </w:rPr>
      </w:pP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Cs/>
          <w:sz w:val="32"/>
          <w:szCs w:val="32"/>
        </w:rPr>
      </w:pPr>
      <w:r w:rsidRPr="00380BFA">
        <w:rPr>
          <w:rFonts w:ascii="Times New Roman" w:hAnsi="Times New Roman"/>
          <w:b/>
          <w:bCs/>
          <w:sz w:val="32"/>
          <w:szCs w:val="32"/>
        </w:rPr>
        <w:t>Оборудование:</w:t>
      </w:r>
      <w:r w:rsidRPr="00380BFA">
        <w:rPr>
          <w:rFonts w:ascii="Times New Roman" w:hAnsi="Times New Roman"/>
          <w:bCs/>
          <w:sz w:val="32"/>
          <w:szCs w:val="32"/>
        </w:rPr>
        <w:t xml:space="preserve"> мультимедиапроектор, презентация,( карточки с заданиями в конверте, по цветам) рабочие листы с таблицами ,ФЛАМАСТЕРЫ( ЦВЕТНЫЕ КАРАНДАШИ) название форм ,видов бизнеса,  картинки с видами бизнеса</w:t>
      </w:r>
    </w:p>
    <w:p w:rsidR="007277C6" w:rsidRPr="00380BFA" w:rsidRDefault="007277C6" w:rsidP="003B2656">
      <w:pPr>
        <w:adjustRightInd w:val="0"/>
        <w:spacing w:after="0" w:line="360" w:lineRule="auto"/>
        <w:ind w:firstLine="709"/>
        <w:rPr>
          <w:rFonts w:ascii="Times New Roman" w:hAnsi="Times New Roman"/>
          <w:bCs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</w:p>
    <w:p w:rsidR="007277C6" w:rsidRPr="00380BFA" w:rsidRDefault="007277C6" w:rsidP="003B2656">
      <w:pPr>
        <w:spacing w:after="0" w:line="360" w:lineRule="auto"/>
        <w:rPr>
          <w:rFonts w:ascii="Times New Roman" w:hAnsi="Times New Roman"/>
          <w:b/>
          <w:bCs/>
          <w:color w:val="000000"/>
          <w:sz w:val="32"/>
          <w:szCs w:val="32"/>
        </w:rPr>
      </w:pPr>
      <w:r w:rsidRPr="00380BFA">
        <w:rPr>
          <w:rFonts w:ascii="Times New Roman" w:hAnsi="Times New Roman"/>
          <w:b/>
          <w:bCs/>
          <w:color w:val="000000"/>
          <w:sz w:val="32"/>
          <w:szCs w:val="32"/>
        </w:rPr>
        <w:t xml:space="preserve"> Ход урока </w:t>
      </w:r>
    </w:p>
    <w:p w:rsidR="007277C6" w:rsidRPr="00380BFA" w:rsidRDefault="007277C6" w:rsidP="003B2656">
      <w:pPr>
        <w:spacing w:after="0" w:line="360" w:lineRule="auto"/>
        <w:rPr>
          <w:sz w:val="32"/>
          <w:szCs w:val="32"/>
        </w:rPr>
      </w:pPr>
      <w:r w:rsidRPr="00380BFA">
        <w:rPr>
          <w:rFonts w:ascii="Times New Roman" w:hAnsi="Times New Roman"/>
          <w:b/>
          <w:bCs/>
          <w:color w:val="000000"/>
          <w:sz w:val="32"/>
          <w:szCs w:val="32"/>
        </w:rPr>
        <w:t xml:space="preserve">Приветствие. </w:t>
      </w:r>
      <w:r w:rsidRPr="00380BFA">
        <w:rPr>
          <w:sz w:val="32"/>
          <w:szCs w:val="32"/>
        </w:rPr>
        <w:t xml:space="preserve">   </w:t>
      </w:r>
      <w:r>
        <w:rPr>
          <w:sz w:val="32"/>
          <w:szCs w:val="32"/>
        </w:rPr>
        <w:t>Добрый день</w:t>
      </w:r>
      <w:r w:rsidRPr="00380BFA">
        <w:rPr>
          <w:sz w:val="32"/>
          <w:szCs w:val="32"/>
        </w:rPr>
        <w:t>,</w:t>
      </w:r>
      <w:r>
        <w:rPr>
          <w:sz w:val="32"/>
          <w:szCs w:val="32"/>
        </w:rPr>
        <w:t xml:space="preserve"> </w:t>
      </w:r>
      <w:r w:rsidRPr="00380BFA">
        <w:rPr>
          <w:sz w:val="32"/>
          <w:szCs w:val="32"/>
        </w:rPr>
        <w:t>дорогие ребята и Уважаемые гости!</w:t>
      </w:r>
    </w:p>
    <w:p w:rsidR="007277C6" w:rsidRPr="00380BFA" w:rsidRDefault="007277C6" w:rsidP="007F51E0">
      <w:pPr>
        <w:spacing w:after="0" w:line="360" w:lineRule="auto"/>
        <w:rPr>
          <w:sz w:val="32"/>
          <w:szCs w:val="32"/>
        </w:rPr>
      </w:pPr>
      <w:r w:rsidRPr="00380BFA">
        <w:rPr>
          <w:sz w:val="32"/>
          <w:szCs w:val="32"/>
        </w:rPr>
        <w:t>Я рада нашей    встрече.</w:t>
      </w:r>
      <w:r w:rsidRPr="00380BFA">
        <w:rPr>
          <w:sz w:val="32"/>
          <w:szCs w:val="32"/>
        </w:rPr>
        <w:br/>
        <w:t xml:space="preserve"> Прозвенел звонок веселый.</w:t>
      </w:r>
      <w:r w:rsidRPr="00380BFA">
        <w:rPr>
          <w:sz w:val="32"/>
          <w:szCs w:val="32"/>
        </w:rPr>
        <w:br/>
        <w:t>Мы начать урок готовы.</w:t>
      </w:r>
      <w:r w:rsidRPr="00380BFA">
        <w:rPr>
          <w:sz w:val="32"/>
          <w:szCs w:val="32"/>
        </w:rPr>
        <w:br/>
        <w:t xml:space="preserve"> </w:t>
      </w:r>
      <w:r w:rsidRPr="00380BFA">
        <w:rPr>
          <w:bCs/>
          <w:color w:val="000080"/>
          <w:sz w:val="32"/>
          <w:szCs w:val="32"/>
        </w:rPr>
        <w:t>Мотивация</w:t>
      </w:r>
      <w:r w:rsidRPr="00380BFA">
        <w:rPr>
          <w:color w:val="000080"/>
          <w:sz w:val="32"/>
          <w:szCs w:val="32"/>
        </w:rPr>
        <w:t>: Вводная речь учителя, постановка проблемы</w:t>
      </w:r>
    </w:p>
    <w:p w:rsidR="007277C6" w:rsidRPr="00380BFA" w:rsidRDefault="007277C6" w:rsidP="004036BA">
      <w:pPr>
        <w:pStyle w:val="ListParagraph"/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7277C6" w:rsidRPr="00380BFA" w:rsidRDefault="007277C6" w:rsidP="00925F78">
      <w:pPr>
        <w:spacing w:after="240" w:line="360" w:lineRule="auto"/>
        <w:contextualSpacing/>
        <w:jc w:val="center"/>
        <w:rPr>
          <w:rFonts w:ascii="Times New Roman" w:hAnsi="Times New Roman"/>
          <w:b/>
          <w:color w:val="008000"/>
          <w:sz w:val="32"/>
          <w:szCs w:val="32"/>
        </w:rPr>
      </w:pPr>
      <w:r w:rsidRPr="00380BFA">
        <w:rPr>
          <w:rFonts w:ascii="Times New Roman" w:hAnsi="Times New Roman"/>
          <w:b/>
          <w:color w:val="008000"/>
          <w:sz w:val="32"/>
          <w:szCs w:val="32"/>
        </w:rPr>
        <w:t>Ход урока</w:t>
      </w:r>
    </w:p>
    <w:tbl>
      <w:tblPr>
        <w:tblW w:w="11292" w:type="dxa"/>
        <w:tblInd w:w="-8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250"/>
        <w:gridCol w:w="3250"/>
        <w:gridCol w:w="4792"/>
      </w:tblGrid>
      <w:tr w:rsidR="007277C6" w:rsidRPr="00380BFA" w:rsidTr="006509FE">
        <w:trPr>
          <w:trHeight w:val="151"/>
        </w:trPr>
        <w:tc>
          <w:tcPr>
            <w:tcW w:w="3250" w:type="dxa"/>
          </w:tcPr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FF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>Содержание</w:t>
            </w:r>
          </w:p>
        </w:tc>
        <w:tc>
          <w:tcPr>
            <w:tcW w:w="3250" w:type="dxa"/>
          </w:tcPr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Деятельность учителя</w:t>
            </w:r>
          </w:p>
        </w:tc>
        <w:tc>
          <w:tcPr>
            <w:tcW w:w="4792" w:type="dxa"/>
          </w:tcPr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FF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>Деятельность учащихся</w:t>
            </w:r>
          </w:p>
        </w:tc>
      </w:tr>
      <w:tr w:rsidR="007277C6" w:rsidRPr="00380BFA" w:rsidTr="006509FE">
        <w:trPr>
          <w:trHeight w:val="318"/>
        </w:trPr>
        <w:tc>
          <w:tcPr>
            <w:tcW w:w="11292" w:type="dxa"/>
            <w:gridSpan w:val="3"/>
          </w:tcPr>
          <w:p w:rsidR="007277C6" w:rsidRPr="00380BFA" w:rsidRDefault="007277C6" w:rsidP="00925F78">
            <w:pPr>
              <w:numPr>
                <w:ilvl w:val="0"/>
                <w:numId w:val="23"/>
              </w:numPr>
              <w:spacing w:after="0" w:line="240" w:lineRule="auto"/>
              <w:ind w:left="-900"/>
              <w:contextualSpacing/>
              <w:jc w:val="center"/>
              <w:rPr>
                <w:rFonts w:ascii="Times New Roman" w:hAnsi="Times New Roman"/>
                <w:b/>
                <w:i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i/>
                <w:color w:val="008000"/>
                <w:sz w:val="32"/>
                <w:szCs w:val="32"/>
              </w:rPr>
              <w:t>Организационный момент (слайд1)</w:t>
            </w:r>
          </w:p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i/>
                <w:color w:val="008000"/>
                <w:sz w:val="32"/>
                <w:szCs w:val="32"/>
              </w:rPr>
              <w:t>Актуализация познавательной деятельности учащихся</w:t>
            </w:r>
          </w:p>
        </w:tc>
      </w:tr>
      <w:tr w:rsidR="007277C6" w:rsidRPr="00380BFA" w:rsidTr="006509FE">
        <w:trPr>
          <w:trHeight w:val="3770"/>
        </w:trPr>
        <w:tc>
          <w:tcPr>
            <w:tcW w:w="11292" w:type="dxa"/>
            <w:gridSpan w:val="3"/>
          </w:tcPr>
          <w:p w:rsidR="007277C6" w:rsidRPr="00380BFA" w:rsidRDefault="007277C6" w:rsidP="00380BFA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00FF"/>
                <w:sz w:val="32"/>
                <w:szCs w:val="32"/>
              </w:rPr>
            </w:pPr>
          </w:p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8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>Постановка вопросов</w:t>
            </w:r>
          </w:p>
          <w:p w:rsidR="007277C6" w:rsidRPr="00380BFA" w:rsidRDefault="007277C6" w:rsidP="00F12764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00"/>
                <w:sz w:val="32"/>
                <w:szCs w:val="32"/>
              </w:rPr>
              <w:t xml:space="preserve">Я предлагаю вспомнить человека, о котором </w:t>
            </w:r>
            <w:r>
              <w:rPr>
                <w:rFonts w:ascii="Times New Roman" w:hAnsi="Times New Roman"/>
                <w:b/>
                <w:color w:val="000000"/>
                <w:sz w:val="32"/>
                <w:szCs w:val="32"/>
              </w:rPr>
              <w:t xml:space="preserve">сейчас </w:t>
            </w:r>
            <w:r w:rsidRPr="00380BFA">
              <w:rPr>
                <w:rFonts w:ascii="Times New Roman" w:hAnsi="Times New Roman"/>
                <w:b/>
                <w:color w:val="000000"/>
                <w:sz w:val="32"/>
                <w:szCs w:val="32"/>
              </w:rPr>
              <w:t>пойдет речь.</w:t>
            </w:r>
          </w:p>
          <w:p w:rsidR="007277C6" w:rsidRPr="00380BFA" w:rsidRDefault="007277C6" w:rsidP="00380BF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339966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(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американский предприниматель  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Генри Форд)</w:t>
            </w:r>
          </w:p>
          <w:p w:rsidR="007277C6" w:rsidRPr="00380BFA" w:rsidRDefault="007277C6" w:rsidP="00380BF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(слайд 2) </w:t>
            </w:r>
          </w:p>
          <w:p w:rsidR="007277C6" w:rsidRPr="00380BFA" w:rsidRDefault="007277C6" w:rsidP="00380BF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Наладил производство а</w:t>
            </w:r>
            <w:r>
              <w:rPr>
                <w:rFonts w:ascii="Times New Roman" w:hAnsi="Times New Roman"/>
                <w:sz w:val="32"/>
                <w:szCs w:val="32"/>
              </w:rPr>
              <w:t>втомобилей при помощи конвейера.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Время сборки значительно было  сокращено, а производительность труда увеличилась в несколько раз и тем самым Генри Форд заработал большое сос</w:t>
            </w:r>
            <w:r>
              <w:rPr>
                <w:rFonts w:ascii="Times New Roman" w:hAnsi="Times New Roman"/>
                <w:sz w:val="32"/>
                <w:szCs w:val="32"/>
              </w:rPr>
              <w:t>т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>ояние.</w:t>
            </w:r>
          </w:p>
        </w:tc>
      </w:tr>
      <w:tr w:rsidR="007277C6" w:rsidRPr="00380BFA" w:rsidTr="006509FE">
        <w:trPr>
          <w:trHeight w:val="3645"/>
        </w:trPr>
        <w:tc>
          <w:tcPr>
            <w:tcW w:w="11292" w:type="dxa"/>
            <w:gridSpan w:val="3"/>
          </w:tcPr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>II. Изучение нового материала.</w:t>
            </w:r>
          </w:p>
          <w:p w:rsidR="007277C6" w:rsidRPr="00380BFA" w:rsidRDefault="007277C6" w:rsidP="002D156B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Учитель</w:t>
            </w:r>
            <w:r w:rsidRPr="00380BFA">
              <w:rPr>
                <w:sz w:val="32"/>
                <w:szCs w:val="32"/>
              </w:rPr>
              <w:t xml:space="preserve"> 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</w:t>
            </w:r>
          </w:p>
          <w:p w:rsidR="007277C6" w:rsidRPr="00380BFA" w:rsidRDefault="007277C6" w:rsidP="00DD2143">
            <w:pPr>
              <w:spacing w:before="100" w:beforeAutospacing="1" w:after="100" w:afterAutospacing="1"/>
              <w:ind w:firstLine="700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Некоторые люди полагают, что стыдно иметь деньги, другие, напротив, полагают, что стыдно их не иметь. Сегодня на уроке мы поговорим, как добиться жизненного успеха и благополучия.  А что вы  об этом думаете? </w:t>
            </w:r>
            <w:r>
              <w:rPr>
                <w:sz w:val="32"/>
                <w:szCs w:val="32"/>
              </w:rPr>
              <w:t>(</w:t>
            </w:r>
            <w:r w:rsidRPr="00380BFA">
              <w:rPr>
                <w:sz w:val="32"/>
                <w:szCs w:val="32"/>
              </w:rPr>
              <w:t xml:space="preserve">ответы детей) </w:t>
            </w:r>
          </w:p>
          <w:p w:rsidR="007277C6" w:rsidRPr="00380BFA" w:rsidRDefault="007277C6" w:rsidP="00DD2143">
            <w:pPr>
              <w:spacing w:before="100" w:beforeAutospacing="1" w:after="100" w:afterAutospacing="1"/>
              <w:ind w:firstLine="700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( дать высказаться всем желающим, помочь учащимся, используя имеющийся социальный опыт и знания, сформулировать свои предложения и аргументы.)</w:t>
            </w:r>
          </w:p>
          <w:p w:rsidR="007277C6" w:rsidRPr="00380BFA" w:rsidRDefault="007277C6" w:rsidP="00DD2143">
            <w:pPr>
              <w:spacing w:before="100" w:beforeAutospacing="1" w:after="100" w:afterAutospacing="1"/>
              <w:ind w:firstLine="700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Можно выбирать разные способы достижения успеха в жизни, в том числе открыть свой бизнес. Но бизнес бывает разным и об этом мы сегодня узнаем. </w:t>
            </w:r>
            <w:r>
              <w:rPr>
                <w:sz w:val="32"/>
                <w:szCs w:val="32"/>
              </w:rPr>
              <w:t>Ребята, попробуйте</w:t>
            </w:r>
            <w:r w:rsidRPr="00380BFA">
              <w:rPr>
                <w:sz w:val="32"/>
                <w:szCs w:val="32"/>
              </w:rPr>
              <w:t xml:space="preserve"> сформулировать тему урока. </w:t>
            </w:r>
          </w:p>
          <w:p w:rsidR="007277C6" w:rsidRPr="00380BFA" w:rsidRDefault="007277C6" w:rsidP="002D156B">
            <w:pPr>
              <w:jc w:val="both"/>
              <w:rPr>
                <w:color w:val="FF0000"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   « Виды и формы бизнеса»   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слайд 3</w:t>
            </w:r>
          </w:p>
          <w:p w:rsidR="007277C6" w:rsidRPr="00380BFA" w:rsidRDefault="007277C6" w:rsidP="002D156B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Я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предлагаю сегодня поработать на рабочих, листах.  </w:t>
            </w:r>
          </w:p>
          <w:p w:rsidR="007277C6" w:rsidRPr="00380BFA" w:rsidRDefault="007277C6" w:rsidP="002D156B">
            <w:pPr>
              <w:jc w:val="both"/>
              <w:rPr>
                <w:rFonts w:ascii="Times New Roman" w:hAnsi="Times New Roman"/>
                <w:color w:val="00800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  </w:t>
            </w:r>
            <w:r w:rsidRPr="00380BFA">
              <w:rPr>
                <w:rFonts w:ascii="Times New Roman" w:hAnsi="Times New Roman"/>
                <w:color w:val="008000"/>
                <w:sz w:val="32"/>
                <w:szCs w:val="32"/>
              </w:rPr>
              <w:t xml:space="preserve">1  </w:t>
            </w:r>
            <w:r w:rsidRPr="00380BFA">
              <w:rPr>
                <w:rFonts w:ascii="Times New Roman" w:hAnsi="Times New Roman"/>
                <w:color w:val="008000"/>
                <w:sz w:val="32"/>
                <w:szCs w:val="32"/>
                <w:u w:val="single"/>
              </w:rPr>
              <w:t>Запишите тему на рабочем листе.</w:t>
            </w:r>
          </w:p>
          <w:p w:rsidR="007277C6" w:rsidRPr="00380BFA" w:rsidRDefault="007277C6" w:rsidP="002D156B">
            <w:pPr>
              <w:jc w:val="both"/>
              <w:rPr>
                <w:rFonts w:ascii="Times New Roman" w:hAnsi="Times New Roman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sz w:val="32"/>
                <w:szCs w:val="32"/>
                <w:u w:val="single"/>
              </w:rPr>
              <w:t xml:space="preserve">Ребята как вы  думаете, что мы должны   узнать  и с чем  познакомиться на уроке. </w:t>
            </w:r>
          </w:p>
          <w:p w:rsidR="007277C6" w:rsidRPr="00380BFA" w:rsidRDefault="007277C6" w:rsidP="00C54CA2">
            <w:pPr>
              <w:numPr>
                <w:ilvl w:val="0"/>
                <w:numId w:val="37"/>
              </w:num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 xml:space="preserve">Постановка целей урока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Слайд 4</w:t>
            </w:r>
          </w:p>
          <w:p w:rsidR="007277C6" w:rsidRPr="00380BFA" w:rsidRDefault="007277C6" w:rsidP="00C54CA2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00FF"/>
                <w:sz w:val="32"/>
                <w:szCs w:val="32"/>
              </w:rPr>
            </w:pPr>
          </w:p>
          <w:p w:rsidR="007277C6" w:rsidRPr="00380BFA" w:rsidRDefault="007277C6" w:rsidP="00C54CA2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00FF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 xml:space="preserve"> Учитель: Наши задачи на уроке. </w:t>
            </w:r>
          </w:p>
          <w:p w:rsidR="007277C6" w:rsidRPr="00380BFA" w:rsidRDefault="007277C6" w:rsidP="00C54CA2">
            <w:pPr>
              <w:pStyle w:val="1"/>
              <w:numPr>
                <w:ilvl w:val="0"/>
                <w:numId w:val="22"/>
              </w:numPr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Выяснить, что значит «делать бизнес»;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</w:t>
            </w:r>
          </w:p>
          <w:p w:rsidR="007277C6" w:rsidRPr="00380BFA" w:rsidRDefault="007277C6" w:rsidP="00C54CA2">
            <w:pPr>
              <w:pStyle w:val="1"/>
              <w:numPr>
                <w:ilvl w:val="0"/>
                <w:numId w:val="22"/>
              </w:numPr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выяснить, какие качества необходимы для бизнесмена;</w:t>
            </w:r>
            <w:r w:rsidRPr="00380BFA">
              <w:rPr>
                <w:rFonts w:ascii="Times New Roman" w:hAnsi="Times New Roman"/>
                <w:bCs/>
                <w:sz w:val="32"/>
                <w:szCs w:val="32"/>
              </w:rPr>
              <w:t xml:space="preserve"> </w:t>
            </w:r>
          </w:p>
          <w:p w:rsidR="007277C6" w:rsidRPr="00380BFA" w:rsidRDefault="007277C6" w:rsidP="00C54CA2">
            <w:pPr>
              <w:pStyle w:val="1"/>
              <w:numPr>
                <w:ilvl w:val="0"/>
                <w:numId w:val="22"/>
              </w:numPr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выяснить, какую роль играет бизнес в современном обществе)</w:t>
            </w:r>
          </w:p>
          <w:p w:rsidR="007277C6" w:rsidRPr="002B04ED" w:rsidRDefault="007277C6" w:rsidP="002B04ED">
            <w:pPr>
              <w:pStyle w:val="1"/>
              <w:numPr>
                <w:ilvl w:val="0"/>
                <w:numId w:val="22"/>
              </w:numPr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познакомить с основными видами и формами бизнеса</w:t>
            </w:r>
            <w:r>
              <w:rPr>
                <w:rFonts w:ascii="Times New Roman" w:hAnsi="Times New Roman"/>
                <w:bCs/>
                <w:iCs/>
                <w:sz w:val="32"/>
                <w:szCs w:val="32"/>
              </w:rPr>
              <w:t>.</w:t>
            </w:r>
          </w:p>
        </w:tc>
      </w:tr>
      <w:tr w:rsidR="007277C6" w:rsidRPr="00380BFA" w:rsidTr="006509FE">
        <w:trPr>
          <w:trHeight w:val="5710"/>
        </w:trPr>
        <w:tc>
          <w:tcPr>
            <w:tcW w:w="11292" w:type="dxa"/>
            <w:gridSpan w:val="3"/>
          </w:tcPr>
          <w:p w:rsidR="007277C6" w:rsidRPr="00380BFA" w:rsidRDefault="007277C6" w:rsidP="0088128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iCs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 xml:space="preserve"> </w:t>
            </w:r>
          </w:p>
          <w:p w:rsidR="007277C6" w:rsidRPr="00380BFA" w:rsidRDefault="007277C6" w:rsidP="009C66E9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                      1.</w:t>
            </w: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>Понятие «бизнес».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>Формула бизнеса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.</w:t>
            </w:r>
          </w:p>
          <w:p w:rsidR="007277C6" w:rsidRPr="00380BFA" w:rsidRDefault="007277C6" w:rsidP="00C54CA2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</w:t>
            </w:r>
            <w:r w:rsidRPr="00380BFA">
              <w:rPr>
                <w:sz w:val="32"/>
                <w:szCs w:val="32"/>
                <w:u w:val="single"/>
              </w:rPr>
              <w:t>Учитель</w:t>
            </w:r>
            <w:r w:rsidRPr="00380BFA">
              <w:rPr>
                <w:sz w:val="32"/>
                <w:szCs w:val="32"/>
              </w:rPr>
              <w:t>: Слово «бизнес» мы слышали много раз. Для многих россиян бизнес сегодня стал основным видом деятельности.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</w:t>
            </w:r>
          </w:p>
          <w:p w:rsidR="007277C6" w:rsidRPr="00380BFA" w:rsidRDefault="007277C6" w:rsidP="00C54CA2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(</w:t>
            </w:r>
            <w:r w:rsidRPr="00380BFA">
              <w:rPr>
                <w:rFonts w:ascii="Times New Roman" w:hAnsi="Times New Roman"/>
                <w:color w:val="003300"/>
                <w:sz w:val="32"/>
                <w:szCs w:val="32"/>
              </w:rPr>
              <w:t>Обратимся к параграфу учебника</w:t>
            </w:r>
            <w:r w:rsidRPr="00380BFA">
              <w:rPr>
                <w:rFonts w:ascii="Times New Roman" w:hAnsi="Times New Roman"/>
                <w:b/>
                <w:color w:val="993366"/>
                <w:sz w:val="32"/>
                <w:szCs w:val="32"/>
              </w:rPr>
              <w:t xml:space="preserve">, п. 11, с. 91- </w:t>
            </w:r>
            <w:r w:rsidRPr="00380BFA">
              <w:rPr>
                <w:rFonts w:ascii="Times New Roman" w:hAnsi="Times New Roman"/>
                <w:color w:val="003300"/>
                <w:sz w:val="32"/>
                <w:szCs w:val="32"/>
              </w:rPr>
              <w:t xml:space="preserve"> Что же такое бизнес и какова формула его работы?)</w:t>
            </w:r>
          </w:p>
          <w:p w:rsidR="007277C6" w:rsidRPr="00380BFA" w:rsidRDefault="007277C6" w:rsidP="001D13A5">
            <w:pPr>
              <w:rPr>
                <w:rFonts w:ascii="Times New Roman" w:hAnsi="Times New Roman"/>
                <w:b/>
                <w:color w:val="993366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(слайд5 )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 (</w:t>
            </w:r>
            <w:r w:rsidRPr="00380BFA">
              <w:rPr>
                <w:rFonts w:ascii="Times New Roman" w:hAnsi="Times New Roman"/>
                <w:color w:val="003300"/>
                <w:sz w:val="32"/>
                <w:szCs w:val="32"/>
              </w:rPr>
              <w:t>Обратимся к параграфу учебника</w:t>
            </w:r>
            <w:r w:rsidRPr="00380BFA">
              <w:rPr>
                <w:rFonts w:ascii="Times New Roman" w:hAnsi="Times New Roman"/>
                <w:b/>
                <w:color w:val="993366"/>
                <w:sz w:val="32"/>
                <w:szCs w:val="32"/>
              </w:rPr>
              <w:t xml:space="preserve">, п. 11, с. 91- </w:t>
            </w:r>
          </w:p>
          <w:p w:rsidR="007277C6" w:rsidRPr="00380BFA" w:rsidRDefault="007277C6" w:rsidP="00FB0561">
            <w:pPr>
              <w:rPr>
                <w:rFonts w:ascii="Times New Roman" w:hAnsi="Times New Roman"/>
                <w:b/>
                <w:color w:val="00008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color w:val="003300"/>
                <w:sz w:val="32"/>
                <w:szCs w:val="32"/>
                <w:u w:val="single"/>
              </w:rPr>
              <w:t xml:space="preserve">  </w:t>
            </w:r>
            <w:r w:rsidRPr="00380BFA">
              <w:rPr>
                <w:rFonts w:ascii="Times New Roman" w:hAnsi="Times New Roman"/>
                <w:sz w:val="32"/>
                <w:szCs w:val="32"/>
                <w:u w:val="single"/>
              </w:rPr>
              <w:t xml:space="preserve">  </w:t>
            </w:r>
            <w:r w:rsidRPr="00380BFA">
              <w:rPr>
                <w:rFonts w:ascii="Times New Roman" w:hAnsi="Times New Roman"/>
                <w:b/>
                <w:color w:val="993366"/>
                <w:sz w:val="32"/>
                <w:szCs w:val="32"/>
                <w:u w:val="single"/>
              </w:rPr>
              <w:t xml:space="preserve"> </w:t>
            </w:r>
            <w:r w:rsidRPr="00380BFA">
              <w:rPr>
                <w:rFonts w:ascii="Times New Roman" w:hAnsi="Times New Roman"/>
                <w:color w:val="003300"/>
                <w:sz w:val="32"/>
                <w:szCs w:val="32"/>
                <w:u w:val="single"/>
              </w:rPr>
              <w:t xml:space="preserve"> </w:t>
            </w:r>
            <w:r w:rsidRPr="00380BFA">
              <w:rPr>
                <w:rFonts w:ascii="Times New Roman" w:hAnsi="Times New Roman"/>
                <w:color w:val="003366"/>
                <w:sz w:val="32"/>
                <w:szCs w:val="32"/>
                <w:u w:val="single"/>
              </w:rPr>
              <w:t>Что же такое бизнес?</w:t>
            </w:r>
          </w:p>
          <w:p w:rsidR="007277C6" w:rsidRPr="00380BFA" w:rsidRDefault="007277C6" w:rsidP="00FB0561">
            <w:pPr>
              <w:spacing w:after="0" w:line="240" w:lineRule="auto"/>
              <w:contextualSpacing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Ученик .    Бизнес (предпринимательство) – экономическая деятельность, направленная на получение дохода, прибыли</w:t>
            </w:r>
          </w:p>
          <w:p w:rsidR="007277C6" w:rsidRPr="00380BFA" w:rsidRDefault="007277C6" w:rsidP="009B2EBA">
            <w:pPr>
              <w:spacing w:after="0" w:line="360" w:lineRule="auto"/>
              <w:jc w:val="both"/>
              <w:rPr>
                <w:rFonts w:ascii="Times New Roman" w:hAnsi="Times New Roman"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1.Запись  на рабочем листе 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понятия «бизнес»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 xml:space="preserve"> .</w:t>
            </w:r>
          </w:p>
          <w:p w:rsidR="007277C6" w:rsidRPr="00380BFA" w:rsidRDefault="007277C6" w:rsidP="009B2EBA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  <w:u w:val="single"/>
              </w:rPr>
              <w:t xml:space="preserve">Бизнес 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-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это экономическая деятельность, направленная на получение прибыли. </w:t>
            </w:r>
          </w:p>
          <w:p w:rsidR="007277C6" w:rsidRPr="00380BFA" w:rsidRDefault="007277C6" w:rsidP="001D13A5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  <w:u w:val="single"/>
              </w:rPr>
              <w:t xml:space="preserve">      </w:t>
            </w:r>
            <w:r w:rsidRPr="00380BFA">
              <w:rPr>
                <w:rFonts w:ascii="Times New Roman" w:hAnsi="Times New Roman"/>
                <w:color w:val="0000FF"/>
                <w:sz w:val="32"/>
                <w:szCs w:val="32"/>
                <w:u w:val="single"/>
              </w:rPr>
              <w:t xml:space="preserve">Какова формула бизнеса? </w:t>
            </w:r>
            <w:r w:rsidRPr="00380BFA">
              <w:rPr>
                <w:rFonts w:ascii="Times New Roman" w:hAnsi="Times New Roman"/>
                <w:i/>
                <w:color w:val="0000FF"/>
                <w:sz w:val="32"/>
                <w:szCs w:val="32"/>
                <w:u w:val="single"/>
              </w:rPr>
              <w:t xml:space="preserve">(стр.91  ) </w:t>
            </w:r>
          </w:p>
          <w:p w:rsidR="007277C6" w:rsidRPr="00380BFA" w:rsidRDefault="007277C6" w:rsidP="002230C6">
            <w:pPr>
              <w:spacing w:after="0" w:line="360" w:lineRule="auto"/>
              <w:jc w:val="both"/>
              <w:rPr>
                <w:rFonts w:ascii="Times New Roman" w:hAnsi="Times New Roman"/>
                <w:i/>
                <w:color w:val="0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i/>
                <w:color w:val="0000FF"/>
                <w:sz w:val="32"/>
                <w:szCs w:val="32"/>
                <w:u w:val="single"/>
              </w:rPr>
              <w:t xml:space="preserve"> </w:t>
            </w:r>
            <w:r w:rsidRPr="00380BFA">
              <w:rPr>
                <w:rFonts w:ascii="Times New Roman" w:hAnsi="Times New Roman"/>
                <w:i/>
                <w:color w:val="000080"/>
                <w:sz w:val="32"/>
                <w:szCs w:val="32"/>
              </w:rPr>
              <w:t xml:space="preserve">  Назвать устно с опорой на слайд</w:t>
            </w:r>
          </w:p>
          <w:p w:rsidR="007277C6" w:rsidRPr="00380BFA" w:rsidRDefault="007277C6" w:rsidP="002230C6">
            <w:pPr>
              <w:spacing w:after="0" w:line="360" w:lineRule="auto"/>
              <w:ind w:left="360" w:firstLine="348"/>
              <w:jc w:val="both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 xml:space="preserve">Формула бизнеса </w:t>
            </w:r>
          </w:p>
          <w:p w:rsidR="007277C6" w:rsidRPr="00380BFA" w:rsidRDefault="007277C6" w:rsidP="00C54CA2">
            <w:pPr>
              <w:rPr>
                <w:rFonts w:ascii="Times New Roman" w:hAnsi="Times New Roman"/>
                <w:b/>
                <w:color w:val="0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80"/>
                <w:sz w:val="32"/>
                <w:szCs w:val="32"/>
              </w:rPr>
              <w:t xml:space="preserve"> (Вложение денег в дело + успешная реализация проекта = возврат вложенных денег + прибыль.)</w:t>
            </w:r>
          </w:p>
          <w:p w:rsidR="007277C6" w:rsidRPr="00380BFA" w:rsidRDefault="007277C6" w:rsidP="00C54CA2">
            <w:pPr>
              <w:rPr>
                <w:rFonts w:ascii="Times New Roman" w:hAnsi="Times New Roman"/>
                <w:b/>
                <w:color w:val="0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80"/>
                <w:sz w:val="32"/>
                <w:szCs w:val="32"/>
              </w:rPr>
              <w:t xml:space="preserve">    </w:t>
            </w:r>
            <w:r w:rsidRPr="00380BFA">
              <w:rPr>
                <w:sz w:val="32"/>
                <w:szCs w:val="32"/>
              </w:rPr>
              <w:t xml:space="preserve">Формула бизнеса проста  вы вкладываете деньги в дело и по его завершении получаете их обратно, но уже с прибылью. </w:t>
            </w:r>
          </w:p>
          <w:p w:rsidR="007277C6" w:rsidRPr="00380BFA" w:rsidRDefault="007277C6" w:rsidP="001D13A5">
            <w:pPr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Учитель </w:t>
            </w:r>
            <w:r w:rsidRPr="00380BFA">
              <w:rPr>
                <w:sz w:val="32"/>
                <w:szCs w:val="32"/>
              </w:rPr>
              <w:t xml:space="preserve">Как вы думаете, любой человек имеет право заниматься предпринимательской деятельностью? </w:t>
            </w:r>
            <w:r w:rsidRPr="00380BFA">
              <w:rPr>
                <w:i/>
                <w:sz w:val="32"/>
                <w:szCs w:val="32"/>
              </w:rPr>
              <w:t>(Ответы детей)</w:t>
            </w:r>
          </w:p>
          <w:p w:rsidR="007277C6" w:rsidRPr="00380BFA" w:rsidRDefault="007277C6" w:rsidP="001D13A5">
            <w:pPr>
              <w:jc w:val="both"/>
              <w:rPr>
                <w:sz w:val="32"/>
                <w:szCs w:val="32"/>
              </w:rPr>
            </w:pPr>
            <w:r w:rsidRPr="00380BFA">
              <w:rPr>
                <w:i/>
                <w:sz w:val="32"/>
                <w:szCs w:val="32"/>
              </w:rPr>
              <w:t>-</w:t>
            </w:r>
            <w:r w:rsidRPr="00380BFA">
              <w:rPr>
                <w:sz w:val="32"/>
                <w:szCs w:val="32"/>
              </w:rPr>
              <w:t>Учитель : Конституция РФ, статья 34:</w:t>
            </w:r>
          </w:p>
          <w:p w:rsidR="007277C6" w:rsidRPr="00380BFA" w:rsidRDefault="007277C6" w:rsidP="001D13A5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Каждый имеет право на свободное использование своих способностей и имущества для предпринимательской и иной, не запрещенной законом экономической деятельности</w:t>
            </w:r>
            <w:r w:rsidRPr="00380BFA">
              <w:rPr>
                <w:color w:val="FF0000"/>
                <w:sz w:val="32"/>
                <w:szCs w:val="32"/>
              </w:rPr>
              <w:t>.   Слайд</w:t>
            </w:r>
            <w:r w:rsidRPr="00380BFA">
              <w:rPr>
                <w:sz w:val="32"/>
                <w:szCs w:val="32"/>
              </w:rPr>
              <w:t xml:space="preserve">  </w:t>
            </w:r>
            <w:r w:rsidRPr="00380BFA">
              <w:rPr>
                <w:color w:val="FF0000"/>
                <w:sz w:val="32"/>
                <w:szCs w:val="32"/>
              </w:rPr>
              <w:t>6</w:t>
            </w:r>
            <w:r w:rsidRPr="00380BFA">
              <w:rPr>
                <w:sz w:val="32"/>
                <w:szCs w:val="32"/>
              </w:rPr>
              <w:t>.</w:t>
            </w:r>
          </w:p>
          <w:p w:rsidR="007277C6" w:rsidRPr="00380BFA" w:rsidRDefault="007277C6" w:rsidP="00D34E76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008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b/>
                <w:color w:val="003366"/>
                <w:sz w:val="32"/>
                <w:szCs w:val="32"/>
              </w:rPr>
              <w:t xml:space="preserve">                     </w:t>
            </w:r>
            <w:r w:rsidRPr="00380BFA">
              <w:rPr>
                <w:rFonts w:ascii="Times New Roman" w:hAnsi="Times New Roman"/>
                <w:b/>
                <w:color w:val="003366"/>
                <w:sz w:val="32"/>
                <w:szCs w:val="32"/>
                <w:u w:val="single"/>
              </w:rPr>
              <w:t>3 Качества</w:t>
            </w:r>
            <w:r w:rsidRPr="00380BFA">
              <w:rPr>
                <w:rFonts w:ascii="Times New Roman" w:hAnsi="Times New Roman"/>
                <w:b/>
                <w:color w:val="000080"/>
                <w:sz w:val="32"/>
                <w:szCs w:val="32"/>
                <w:u w:val="single"/>
              </w:rPr>
              <w:t>, необходимые для бизнесмена.</w:t>
            </w:r>
          </w:p>
          <w:p w:rsidR="007277C6" w:rsidRPr="00380BFA" w:rsidRDefault="007277C6" w:rsidP="002825C6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Для того, чтобы заниматься бизнесом, нужно обладать личностными качествами бизнесмена.</w:t>
            </w:r>
          </w:p>
          <w:p w:rsidR="007277C6" w:rsidRPr="00380BFA" w:rsidRDefault="007277C6" w:rsidP="002825C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 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Я предлагаю вам обсудить с соседом по плечу   какими качествами должен обладать бизнесмен.  </w:t>
            </w:r>
          </w:p>
          <w:p w:rsidR="007277C6" w:rsidRPr="00380BFA" w:rsidRDefault="007277C6" w:rsidP="007F4678">
            <w:pPr>
              <w:spacing w:after="0" w:line="240" w:lineRule="auto"/>
              <w:contextualSpacing/>
              <w:rPr>
                <w:rFonts w:ascii="Times New Roman" w:hAnsi="Times New Roman"/>
                <w:color w:val="00008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color w:val="000080"/>
                <w:sz w:val="32"/>
                <w:szCs w:val="32"/>
              </w:rPr>
              <w:t xml:space="preserve">  </w:t>
            </w:r>
            <w:r w:rsidRPr="00380BFA">
              <w:rPr>
                <w:rFonts w:ascii="Times New Roman" w:hAnsi="Times New Roman"/>
                <w:color w:val="000080"/>
                <w:sz w:val="32"/>
                <w:szCs w:val="32"/>
                <w:u w:val="single"/>
              </w:rPr>
              <w:t>Выполните Задание №2 на рабочем листе.</w:t>
            </w:r>
          </w:p>
          <w:p w:rsidR="007277C6" w:rsidRPr="00380BFA" w:rsidRDefault="007277C6" w:rsidP="007F4678">
            <w:pPr>
              <w:spacing w:after="0" w:line="240" w:lineRule="auto"/>
              <w:contextualSpacing/>
              <w:rPr>
                <w:rFonts w:ascii="Times New Roman" w:hAnsi="Times New Roman"/>
                <w:color w:val="0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0080"/>
                <w:sz w:val="32"/>
                <w:szCs w:val="32"/>
              </w:rPr>
              <w:t xml:space="preserve">   Опрос детей, их ответы. </w:t>
            </w:r>
          </w:p>
          <w:p w:rsidR="007277C6" w:rsidRPr="00380BFA" w:rsidRDefault="007277C6" w:rsidP="007F4678">
            <w:pPr>
              <w:spacing w:after="0" w:line="240" w:lineRule="auto"/>
              <w:contextualSpacing/>
              <w:rPr>
                <w:rFonts w:ascii="Times New Roman" w:hAnsi="Times New Roman"/>
                <w:color w:val="0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0080"/>
                <w:sz w:val="32"/>
                <w:szCs w:val="32"/>
              </w:rPr>
              <w:t xml:space="preserve">Обратить внимание на </w:t>
            </w: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слайд № 7</w:t>
            </w:r>
            <w:r w:rsidRPr="00380BFA">
              <w:rPr>
                <w:rFonts w:ascii="Times New Roman" w:hAnsi="Times New Roman"/>
                <w:color w:val="000080"/>
                <w:sz w:val="32"/>
                <w:szCs w:val="32"/>
              </w:rPr>
              <w:t xml:space="preserve">   </w:t>
            </w:r>
          </w:p>
          <w:p w:rsidR="007277C6" w:rsidRPr="00380BFA" w:rsidRDefault="007277C6" w:rsidP="007F4678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0080"/>
                <w:sz w:val="32"/>
                <w:szCs w:val="32"/>
              </w:rPr>
              <w:t xml:space="preserve">     </w:t>
            </w:r>
          </w:p>
          <w:p w:rsidR="007277C6" w:rsidRPr="00380BFA" w:rsidRDefault="007277C6" w:rsidP="00F9212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3366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  </w:t>
            </w:r>
            <w:r w:rsidRPr="00380BFA">
              <w:rPr>
                <w:rFonts w:ascii="Times New Roman" w:hAnsi="Times New Roman"/>
                <w:b/>
                <w:color w:val="003366"/>
                <w:sz w:val="32"/>
                <w:szCs w:val="32"/>
              </w:rPr>
              <w:t xml:space="preserve">                                    Из истории бизнеса </w:t>
            </w:r>
          </w:p>
          <w:p w:rsidR="007277C6" w:rsidRPr="00380BFA" w:rsidRDefault="007277C6" w:rsidP="002825C6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3366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3366"/>
                <w:sz w:val="32"/>
                <w:szCs w:val="32"/>
              </w:rPr>
              <w:t xml:space="preserve">А сейчас </w:t>
            </w:r>
            <w:r w:rsidRPr="00380BFA">
              <w:rPr>
                <w:b/>
                <w:color w:val="0000FF"/>
                <w:sz w:val="32"/>
                <w:szCs w:val="32"/>
              </w:rPr>
              <w:t>предлагаю   отправиться в путешествие по рубрике «Жил на свете человек,»    и предлагаю вашему вниманию фильм   об интересном и выдающимся человеке. Который заслуживает особого уважения  внимания,      и это Сытин  Иван Дмитриевич .</w:t>
            </w:r>
          </w:p>
          <w:p w:rsidR="007277C6" w:rsidRPr="00380BFA" w:rsidRDefault="007277C6" w:rsidP="00F92127">
            <w:pPr>
              <w:pStyle w:val="ParagraphStyle"/>
              <w:spacing w:line="252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FF0000"/>
                <w:sz w:val="32"/>
                <w:szCs w:val="32"/>
              </w:rPr>
              <w:t>слайд  8</w:t>
            </w:r>
            <w:r w:rsidRPr="00380BFA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   – 3 мин.</w:t>
            </w:r>
          </w:p>
          <w:p w:rsidR="007277C6" w:rsidRPr="00380BFA" w:rsidRDefault="007277C6" w:rsidP="00F92127">
            <w:pPr>
              <w:pStyle w:val="ParagraphStyle"/>
              <w:spacing w:line="252" w:lineRule="auto"/>
              <w:rPr>
                <w:rFonts w:ascii="Times New Roman" w:hAnsi="Times New Roman"/>
                <w:color w:val="0000FF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00FF"/>
                <w:sz w:val="32"/>
                <w:szCs w:val="32"/>
              </w:rPr>
              <w:t xml:space="preserve"> </w:t>
            </w:r>
          </w:p>
          <w:p w:rsidR="007277C6" w:rsidRPr="00380BFA" w:rsidRDefault="007277C6" w:rsidP="00F92127">
            <w:pPr>
              <w:pStyle w:val="ParagraphStyle"/>
              <w:spacing w:line="252" w:lineRule="auto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В-.1.Какой вклад в развитие предпринимательства  внес Иван Дмитриевич Сытин. </w:t>
            </w:r>
          </w:p>
          <w:p w:rsidR="007277C6" w:rsidRPr="00380BFA" w:rsidRDefault="007277C6" w:rsidP="00F92127">
            <w:pPr>
              <w:pStyle w:val="ParagraphStyle"/>
              <w:spacing w:line="252" w:lineRule="auto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О- Создал книгоиздательство и книготорговое товарищество</w:t>
            </w:r>
          </w:p>
          <w:p w:rsidR="007277C6" w:rsidRPr="00380BFA" w:rsidRDefault="007277C6" w:rsidP="002825C6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 </w:t>
            </w:r>
          </w:p>
          <w:p w:rsidR="007277C6" w:rsidRPr="00380BFA" w:rsidRDefault="007277C6" w:rsidP="002825C6">
            <w:pPr>
              <w:jc w:val="both"/>
              <w:rPr>
                <w:b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 </w:t>
            </w:r>
            <w:r w:rsidRPr="00380BFA">
              <w:rPr>
                <w:sz w:val="32"/>
                <w:szCs w:val="32"/>
                <w:u w:val="single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000080"/>
                <w:sz w:val="32"/>
                <w:szCs w:val="32"/>
                <w:u w:val="single"/>
              </w:rPr>
              <w:t>6. Виды бизнеса</w:t>
            </w:r>
          </w:p>
          <w:p w:rsidR="007277C6" w:rsidRPr="00380BFA" w:rsidRDefault="007277C6" w:rsidP="006C085E">
            <w:pPr>
              <w:spacing w:after="0" w:line="240" w:lineRule="auto"/>
              <w:ind w:left="173"/>
              <w:contextualSpacing/>
              <w:jc w:val="center"/>
              <w:rPr>
                <w:rFonts w:ascii="Times New Roman" w:hAnsi="Times New Roman"/>
                <w:b/>
                <w:color w:val="000080"/>
                <w:sz w:val="32"/>
                <w:szCs w:val="32"/>
              </w:rPr>
            </w:pPr>
          </w:p>
          <w:p w:rsidR="007277C6" w:rsidRPr="00380BFA" w:rsidRDefault="007277C6" w:rsidP="00405200">
            <w:pPr>
              <w:ind w:left="173"/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Деятельность предпринимателей различаются по своему характеру и содержанию.      </w:t>
            </w:r>
          </w:p>
          <w:p w:rsidR="007277C6" w:rsidRPr="00380BFA" w:rsidRDefault="007277C6" w:rsidP="00405200">
            <w:pPr>
              <w:jc w:val="both"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Я предлагаю вам самостоятельно заполнить таблицу «Виды бизнеса»,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работа</w:t>
            </w: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я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  с текстом учебника, стр 94</w:t>
            </w: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.</w:t>
            </w:r>
          </w:p>
          <w:p w:rsidR="007277C6" w:rsidRPr="00380BFA" w:rsidRDefault="007277C6" w:rsidP="005C5BB9">
            <w:pPr>
              <w:jc w:val="both"/>
              <w:rPr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FF"/>
                <w:sz w:val="32"/>
                <w:szCs w:val="32"/>
              </w:rPr>
              <w:t>Задание №3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  Заполни таблицу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«Виды бизнеса»   </w:t>
            </w:r>
          </w:p>
          <w:p w:rsidR="007277C6" w:rsidRPr="00380BFA" w:rsidRDefault="007277C6" w:rsidP="005C5BB9">
            <w:pPr>
              <w:spacing w:after="0" w:line="240" w:lineRule="auto"/>
              <w:ind w:left="173"/>
              <w:contextualSpacing/>
              <w:rPr>
                <w:i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</w:t>
            </w:r>
          </w:p>
          <w:p w:rsidR="007277C6" w:rsidRPr="00380BFA" w:rsidRDefault="007277C6" w:rsidP="005C5BB9">
            <w:pPr>
              <w:spacing w:after="0" w:line="240" w:lineRule="auto"/>
              <w:ind w:left="173"/>
              <w:contextualSpacing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Назовите </w:t>
            </w:r>
            <w:r w:rsidRPr="00380BFA">
              <w:rPr>
                <w:sz w:val="32"/>
                <w:szCs w:val="32"/>
              </w:rPr>
              <w:t xml:space="preserve"> виды бизнеса</w:t>
            </w:r>
            <w:r>
              <w:rPr>
                <w:sz w:val="32"/>
                <w:szCs w:val="32"/>
              </w:rPr>
              <w:t>, которые вы записали</w:t>
            </w:r>
            <w:r w:rsidRPr="00380BFA">
              <w:rPr>
                <w:sz w:val="32"/>
                <w:szCs w:val="32"/>
              </w:rPr>
              <w:t>?</w:t>
            </w:r>
            <w:r w:rsidRPr="00380BFA">
              <w:rPr>
                <w:i/>
                <w:sz w:val="32"/>
                <w:szCs w:val="32"/>
              </w:rPr>
              <w:t xml:space="preserve"> -</w:t>
            </w:r>
          </w:p>
          <w:p w:rsidR="007277C6" w:rsidRPr="00380BFA" w:rsidRDefault="007277C6" w:rsidP="006C085E">
            <w:pPr>
              <w:spacing w:after="0" w:line="240" w:lineRule="auto"/>
              <w:ind w:left="173"/>
              <w:contextualSpacing/>
              <w:rPr>
                <w:i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производственный, торговый, финансовый, страховой, посреднический</w:t>
            </w:r>
          </w:p>
          <w:p w:rsidR="007277C6" w:rsidRPr="00380BFA" w:rsidRDefault="007277C6" w:rsidP="004138BE">
            <w:pPr>
              <w:spacing w:after="0" w:line="240" w:lineRule="auto"/>
              <w:contextualSpacing/>
              <w:rPr>
                <w:i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</w:p>
          <w:p w:rsidR="007277C6" w:rsidRPr="00380BFA" w:rsidRDefault="007277C6" w:rsidP="006C085E">
            <w:pPr>
              <w:spacing w:after="0" w:line="360" w:lineRule="auto"/>
              <w:ind w:left="173"/>
              <w:jc w:val="both"/>
              <w:rPr>
                <w:i/>
                <w:color w:val="0000FF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b/>
                <w:bCs/>
                <w:i/>
                <w:color w:val="0000FF"/>
                <w:sz w:val="32"/>
                <w:szCs w:val="32"/>
                <w:u w:val="single"/>
              </w:rPr>
              <w:t xml:space="preserve">  </w:t>
            </w:r>
            <w:r w:rsidRPr="00380BFA">
              <w:rPr>
                <w:color w:val="0000FF"/>
                <w:sz w:val="32"/>
                <w:szCs w:val="32"/>
                <w:u w:val="single"/>
              </w:rPr>
              <w:t xml:space="preserve">О самых распространенных </w:t>
            </w:r>
            <w:r>
              <w:rPr>
                <w:b/>
                <w:color w:val="0000FF"/>
                <w:sz w:val="32"/>
                <w:szCs w:val="32"/>
                <w:u w:val="single"/>
              </w:rPr>
              <w:t>видах</w:t>
            </w:r>
            <w:r w:rsidRPr="00380BFA">
              <w:rPr>
                <w:b/>
                <w:color w:val="0000FF"/>
                <w:sz w:val="32"/>
                <w:szCs w:val="32"/>
                <w:u w:val="single"/>
              </w:rPr>
              <w:t xml:space="preserve">  нам расскажут эксперты по бизнесу. </w:t>
            </w:r>
          </w:p>
          <w:p w:rsidR="007277C6" w:rsidRPr="00380BFA" w:rsidRDefault="007277C6" w:rsidP="006C085E">
            <w:pPr>
              <w:ind w:left="173"/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( у кого на столе оказался материал тот выходит к доске)</w:t>
            </w:r>
          </w:p>
          <w:p w:rsidR="007277C6" w:rsidRPr="00380BFA" w:rsidRDefault="007277C6" w:rsidP="009D7A24">
            <w:pPr>
              <w:jc w:val="both"/>
              <w:rPr>
                <w:sz w:val="32"/>
                <w:szCs w:val="32"/>
              </w:rPr>
            </w:pPr>
            <w:r w:rsidRPr="00380BFA">
              <w:rPr>
                <w:b/>
                <w:sz w:val="32"/>
                <w:szCs w:val="32"/>
              </w:rPr>
              <w:t xml:space="preserve">Эксперт 1 </w:t>
            </w:r>
            <w:r w:rsidRPr="00380BFA">
              <w:rPr>
                <w:color w:val="FF0000"/>
                <w:sz w:val="32"/>
                <w:szCs w:val="32"/>
              </w:rPr>
              <w:t xml:space="preserve"> </w:t>
            </w:r>
          </w:p>
          <w:p w:rsidR="007277C6" w:rsidRPr="00380BFA" w:rsidRDefault="007277C6" w:rsidP="006C085E">
            <w:pPr>
              <w:ind w:left="173"/>
              <w:rPr>
                <w:sz w:val="32"/>
                <w:szCs w:val="32"/>
              </w:rPr>
            </w:pPr>
            <w:r w:rsidRPr="00380BFA">
              <w:rPr>
                <w:b/>
                <w:bCs/>
                <w:i/>
                <w:iCs/>
                <w:color w:val="008000"/>
                <w:sz w:val="32"/>
                <w:szCs w:val="32"/>
              </w:rPr>
              <w:t>Производственный бизнес:</w:t>
            </w:r>
            <w:r w:rsidRPr="00380BFA">
              <w:rPr>
                <w:b/>
                <w:bCs/>
                <w:i/>
                <w:iCs/>
                <w:sz w:val="32"/>
                <w:szCs w:val="32"/>
              </w:rPr>
              <w:br/>
              <w:t xml:space="preserve">создание любого полезного продукта, необходимого потребителям </w:t>
            </w:r>
          </w:p>
          <w:p w:rsidR="007277C6" w:rsidRPr="00380BFA" w:rsidRDefault="007277C6" w:rsidP="006C085E">
            <w:pPr>
              <w:ind w:left="173"/>
              <w:jc w:val="both"/>
              <w:rPr>
                <w:b/>
                <w:color w:val="008000"/>
                <w:sz w:val="32"/>
                <w:szCs w:val="32"/>
              </w:rPr>
            </w:pPr>
            <w:r w:rsidRPr="00380BFA">
              <w:rPr>
                <w:b/>
                <w:sz w:val="32"/>
                <w:szCs w:val="32"/>
              </w:rPr>
              <w:t>Эксперт 2.</w:t>
            </w:r>
            <w:r w:rsidRPr="00380BFA">
              <w:rPr>
                <w:rFonts w:ascii="Corbel" w:eastAsia="SimSun" w:hAnsi="Corbel"/>
                <w:color w:val="FF0000"/>
                <w:sz w:val="32"/>
                <w:szCs w:val="32"/>
                <w:lang w:eastAsia="zh-CN"/>
              </w:rPr>
              <w:t xml:space="preserve"> </w:t>
            </w:r>
            <w:r w:rsidRPr="00380BFA">
              <w:rPr>
                <w:b/>
                <w:color w:val="008000"/>
                <w:sz w:val="32"/>
                <w:szCs w:val="32"/>
              </w:rPr>
              <w:t>Торговый бизнес:</w:t>
            </w:r>
          </w:p>
          <w:p w:rsidR="007277C6" w:rsidRPr="00380BFA" w:rsidRDefault="007277C6" w:rsidP="006C085E">
            <w:pPr>
              <w:ind w:left="173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   </w:t>
            </w:r>
            <w:r w:rsidRPr="00380BFA">
              <w:rPr>
                <w:b/>
                <w:sz w:val="32"/>
                <w:szCs w:val="32"/>
              </w:rPr>
              <w:t xml:space="preserve">Предприниматель </w:t>
            </w:r>
            <w:r>
              <w:rPr>
                <w:b/>
                <w:sz w:val="32"/>
                <w:szCs w:val="32"/>
              </w:rPr>
              <w:t>продаёт</w:t>
            </w:r>
            <w:r w:rsidRPr="00380BFA">
              <w:rPr>
                <w:b/>
                <w:sz w:val="32"/>
                <w:szCs w:val="32"/>
              </w:rPr>
              <w:t xml:space="preserve"> готовые товары, приобретенные </w:t>
            </w:r>
            <w:r>
              <w:rPr>
                <w:b/>
                <w:sz w:val="32"/>
                <w:szCs w:val="32"/>
              </w:rPr>
              <w:t>у других лиц.</w:t>
            </w:r>
          </w:p>
          <w:p w:rsidR="007277C6" w:rsidRPr="00380BFA" w:rsidRDefault="007277C6" w:rsidP="006C085E">
            <w:pPr>
              <w:ind w:left="173"/>
              <w:rPr>
                <w:b/>
                <w:sz w:val="32"/>
                <w:szCs w:val="32"/>
              </w:rPr>
            </w:pPr>
            <w:r w:rsidRPr="00380BFA">
              <w:rPr>
                <w:b/>
                <w:sz w:val="32"/>
                <w:szCs w:val="32"/>
              </w:rPr>
              <w:t xml:space="preserve">Эксперт 3 </w:t>
            </w:r>
            <w:r w:rsidRPr="00380BFA">
              <w:rPr>
                <w:color w:val="008000"/>
                <w:sz w:val="32"/>
                <w:szCs w:val="32"/>
              </w:rPr>
              <w:t xml:space="preserve"> </w:t>
            </w:r>
            <w:r w:rsidRPr="00380BFA">
              <w:rPr>
                <w:b/>
                <w:color w:val="008000"/>
                <w:sz w:val="32"/>
                <w:szCs w:val="32"/>
              </w:rPr>
              <w:t xml:space="preserve"> </w:t>
            </w:r>
            <w:r w:rsidRPr="00380BFA">
              <w:rPr>
                <w:b/>
                <w:bCs/>
                <w:i/>
                <w:iCs/>
                <w:color w:val="008000"/>
                <w:sz w:val="32"/>
                <w:szCs w:val="32"/>
              </w:rPr>
              <w:t>Финансовый бизнес:</w:t>
            </w:r>
          </w:p>
          <w:p w:rsidR="007277C6" w:rsidRPr="009D7A24" w:rsidRDefault="007277C6" w:rsidP="009D7A24">
            <w:pPr>
              <w:ind w:left="173"/>
              <w:rPr>
                <w:b/>
                <w:bCs/>
                <w:i/>
                <w:iCs/>
                <w:sz w:val="32"/>
                <w:szCs w:val="32"/>
              </w:rPr>
            </w:pPr>
            <w:r>
              <w:rPr>
                <w:b/>
                <w:bCs/>
                <w:i/>
                <w:iCs/>
                <w:sz w:val="32"/>
                <w:szCs w:val="32"/>
              </w:rPr>
              <w:t xml:space="preserve">Заключается </w:t>
            </w:r>
            <w:r w:rsidRPr="00380BFA">
              <w:rPr>
                <w:b/>
                <w:bCs/>
                <w:i/>
                <w:iCs/>
                <w:sz w:val="32"/>
                <w:szCs w:val="32"/>
              </w:rPr>
              <w:t>я в купле-продаже   денежных средств  и ценных  бумаг , а так же</w:t>
            </w:r>
            <w:r>
              <w:rPr>
                <w:b/>
                <w:bCs/>
                <w:i/>
                <w:iCs/>
                <w:sz w:val="32"/>
                <w:szCs w:val="32"/>
              </w:rPr>
              <w:t xml:space="preserve"> </w:t>
            </w:r>
            <w:r w:rsidRPr="00380BFA">
              <w:rPr>
                <w:b/>
                <w:bCs/>
                <w:i/>
                <w:iCs/>
                <w:sz w:val="32"/>
                <w:szCs w:val="32"/>
              </w:rPr>
              <w:t xml:space="preserve">предоставлении </w:t>
            </w:r>
            <w:r>
              <w:rPr>
                <w:b/>
                <w:bCs/>
                <w:i/>
                <w:iCs/>
                <w:sz w:val="32"/>
                <w:szCs w:val="32"/>
              </w:rPr>
              <w:t>кредитов.</w:t>
            </w:r>
            <w:r w:rsidRPr="00380BFA">
              <w:rPr>
                <w:b/>
                <w:bCs/>
                <w:i/>
                <w:iCs/>
                <w:sz w:val="32"/>
                <w:szCs w:val="32"/>
              </w:rPr>
              <w:t xml:space="preserve"> </w:t>
            </w:r>
          </w:p>
          <w:p w:rsidR="007277C6" w:rsidRPr="00380BFA" w:rsidRDefault="007277C6" w:rsidP="00CC5CB0">
            <w:pPr>
              <w:ind w:left="173"/>
              <w:jc w:val="both"/>
              <w:rPr>
                <w:sz w:val="32"/>
                <w:szCs w:val="32"/>
              </w:rPr>
            </w:pPr>
            <w:r w:rsidRPr="00380BFA">
              <w:rPr>
                <w:b/>
                <w:sz w:val="32"/>
                <w:szCs w:val="32"/>
              </w:rPr>
              <w:t xml:space="preserve">Эксперт4   </w:t>
            </w:r>
            <w:r w:rsidRPr="00380BFA">
              <w:rPr>
                <w:sz w:val="32"/>
                <w:szCs w:val="32"/>
              </w:rPr>
              <w:t xml:space="preserve"> </w:t>
            </w:r>
          </w:p>
          <w:p w:rsidR="007277C6" w:rsidRDefault="007277C6" w:rsidP="00CC5CB0">
            <w:pPr>
              <w:ind w:left="173"/>
              <w:jc w:val="both"/>
              <w:rPr>
                <w:sz w:val="32"/>
                <w:szCs w:val="32"/>
              </w:rPr>
            </w:pPr>
            <w:r w:rsidRPr="00380BFA">
              <w:rPr>
                <w:b/>
                <w:color w:val="008000"/>
                <w:sz w:val="32"/>
                <w:szCs w:val="32"/>
              </w:rPr>
              <w:t>Страховой бизнес</w:t>
            </w:r>
            <w:r w:rsidRPr="00380BFA">
              <w:rPr>
                <w:sz w:val="32"/>
                <w:szCs w:val="32"/>
              </w:rPr>
              <w:t xml:space="preserve"> </w:t>
            </w:r>
          </w:p>
          <w:p w:rsidR="007277C6" w:rsidRPr="00380BFA" w:rsidRDefault="007277C6" w:rsidP="00CC5CB0">
            <w:pPr>
              <w:ind w:left="173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Предполагает страхование имущества и жизни.</w:t>
            </w:r>
          </w:p>
          <w:p w:rsidR="007277C6" w:rsidRPr="00380BFA" w:rsidRDefault="007277C6" w:rsidP="009D7A24">
            <w:pPr>
              <w:jc w:val="both"/>
              <w:rPr>
                <w:b/>
                <w:bCs/>
                <w:sz w:val="32"/>
                <w:szCs w:val="32"/>
              </w:rPr>
            </w:pPr>
            <w:r w:rsidRPr="00380BFA">
              <w:rPr>
                <w:b/>
                <w:bCs/>
                <w:sz w:val="32"/>
                <w:szCs w:val="32"/>
              </w:rPr>
              <w:t xml:space="preserve">Эксперт 5 </w:t>
            </w:r>
          </w:p>
          <w:p w:rsidR="007277C6" w:rsidRDefault="007277C6" w:rsidP="004143E3">
            <w:pPr>
              <w:pStyle w:val="NormalWeb"/>
              <w:rPr>
                <w:sz w:val="32"/>
                <w:szCs w:val="32"/>
              </w:rPr>
            </w:pPr>
            <w:r w:rsidRPr="00380BFA">
              <w:rPr>
                <w:b/>
                <w:bCs/>
                <w:color w:val="008000"/>
                <w:sz w:val="32"/>
                <w:szCs w:val="32"/>
              </w:rPr>
              <w:t xml:space="preserve">Посреднеческий бизнес </w:t>
            </w:r>
            <w:r w:rsidRPr="00380BFA">
              <w:rPr>
                <w:b/>
                <w:bCs/>
                <w:sz w:val="32"/>
                <w:szCs w:val="32"/>
              </w:rPr>
              <w:t xml:space="preserve">  </w:t>
            </w:r>
            <w:r w:rsidRPr="00380BFA">
              <w:rPr>
                <w:sz w:val="32"/>
                <w:szCs w:val="32"/>
              </w:rPr>
              <w:t xml:space="preserve"> </w:t>
            </w:r>
          </w:p>
          <w:p w:rsidR="007277C6" w:rsidRPr="00380BFA" w:rsidRDefault="007277C6" w:rsidP="004143E3">
            <w:pPr>
              <w:pStyle w:val="NormalWeb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Э</w:t>
            </w:r>
            <w:r w:rsidRPr="00380BFA">
              <w:rPr>
                <w:sz w:val="32"/>
                <w:szCs w:val="32"/>
              </w:rPr>
              <w:t xml:space="preserve">то продвижение готовой продукции от производителя к покупателю.  В качестве </w:t>
            </w:r>
            <w:r>
              <w:rPr>
                <w:sz w:val="32"/>
                <w:szCs w:val="32"/>
              </w:rPr>
              <w:t>примера: работа</w:t>
            </w:r>
            <w:r w:rsidRPr="00380BFA">
              <w:rPr>
                <w:sz w:val="32"/>
                <w:szCs w:val="32"/>
              </w:rPr>
              <w:t xml:space="preserve"> магазинов, которые являются посредниками между производителя</w:t>
            </w:r>
            <w:r>
              <w:rPr>
                <w:sz w:val="32"/>
                <w:szCs w:val="32"/>
              </w:rPr>
              <w:t>ми разной</w:t>
            </w:r>
            <w:r w:rsidRPr="00380BFA">
              <w:rPr>
                <w:sz w:val="32"/>
                <w:szCs w:val="32"/>
              </w:rPr>
              <w:t xml:space="preserve"> продукции и их потребителями.</w:t>
            </w:r>
          </w:p>
          <w:p w:rsidR="007277C6" w:rsidRPr="00380BFA" w:rsidRDefault="007277C6" w:rsidP="005C5BB9">
            <w:pPr>
              <w:jc w:val="both"/>
              <w:rPr>
                <w:b/>
                <w:bCs/>
                <w:sz w:val="32"/>
                <w:szCs w:val="32"/>
              </w:rPr>
            </w:pPr>
            <w:r w:rsidRPr="00380BFA">
              <w:rPr>
                <w:b/>
                <w:bCs/>
                <w:sz w:val="32"/>
                <w:szCs w:val="32"/>
              </w:rPr>
              <w:t>Спасибо нашим эк</w:t>
            </w:r>
            <w:r>
              <w:rPr>
                <w:b/>
                <w:bCs/>
                <w:sz w:val="32"/>
                <w:szCs w:val="32"/>
              </w:rPr>
              <w:t>с</w:t>
            </w:r>
            <w:r w:rsidRPr="00380BFA">
              <w:rPr>
                <w:b/>
                <w:bCs/>
                <w:sz w:val="32"/>
                <w:szCs w:val="32"/>
              </w:rPr>
              <w:t>пертам. Вашу информацию я попрошу разместить на доске. И пройти на свои места.</w:t>
            </w:r>
          </w:p>
          <w:p w:rsidR="007277C6" w:rsidRPr="00380BFA" w:rsidRDefault="007277C6" w:rsidP="004143E3">
            <w:pPr>
              <w:pStyle w:val="NormalWeb"/>
              <w:rPr>
                <w:sz w:val="32"/>
                <w:szCs w:val="32"/>
              </w:rPr>
            </w:pPr>
            <w:r w:rsidRPr="00380BFA">
              <w:rPr>
                <w:b/>
                <w:color w:val="000080"/>
                <w:sz w:val="32"/>
                <w:szCs w:val="32"/>
                <w:u w:val="single"/>
              </w:rPr>
              <w:t>Практическая работа</w:t>
            </w:r>
            <w:r w:rsidRPr="00380BFA">
              <w:rPr>
                <w:sz w:val="32"/>
                <w:szCs w:val="32"/>
              </w:rPr>
              <w:t xml:space="preserve">  </w:t>
            </w:r>
          </w:p>
          <w:p w:rsidR="007277C6" w:rsidRPr="00380BFA" w:rsidRDefault="007277C6" w:rsidP="004143E3">
            <w:pPr>
              <w:jc w:val="both"/>
              <w:rPr>
                <w:b/>
                <w:bCs/>
                <w:sz w:val="32"/>
                <w:szCs w:val="32"/>
              </w:rPr>
            </w:pPr>
            <w:r w:rsidRPr="00380BFA">
              <w:rPr>
                <w:b/>
                <w:bCs/>
                <w:sz w:val="32"/>
                <w:szCs w:val="32"/>
              </w:rPr>
              <w:t xml:space="preserve">Ребята. Благодаря   эксертам мы узнали о видах бизнеса. И сейчас я предлагаю          </w:t>
            </w:r>
          </w:p>
          <w:p w:rsidR="007277C6" w:rsidRPr="00380BFA" w:rsidRDefault="007277C6" w:rsidP="004143E3">
            <w:pPr>
              <w:ind w:left="173"/>
              <w:jc w:val="both"/>
              <w:rPr>
                <w:b/>
                <w:color w:val="000080"/>
                <w:sz w:val="32"/>
                <w:szCs w:val="32"/>
              </w:rPr>
            </w:pPr>
            <w:r w:rsidRPr="00380BFA">
              <w:rPr>
                <w:b/>
                <w:bCs/>
                <w:sz w:val="32"/>
                <w:szCs w:val="32"/>
              </w:rPr>
              <w:t xml:space="preserve"> </w:t>
            </w:r>
            <w:r w:rsidRPr="00380BFA">
              <w:rPr>
                <w:b/>
                <w:color w:val="000080"/>
                <w:sz w:val="32"/>
                <w:szCs w:val="32"/>
              </w:rPr>
              <w:t xml:space="preserve">  Выполнить задание  4  Определите , к какому виду биз</w:t>
            </w:r>
            <w:r>
              <w:rPr>
                <w:b/>
                <w:color w:val="000080"/>
                <w:sz w:val="32"/>
                <w:szCs w:val="32"/>
              </w:rPr>
              <w:t>н</w:t>
            </w:r>
            <w:r w:rsidRPr="00380BFA">
              <w:rPr>
                <w:b/>
                <w:color w:val="000080"/>
                <w:sz w:val="32"/>
                <w:szCs w:val="32"/>
              </w:rPr>
              <w:t>еса относятся перечисленные виды деятельности. Обсуд</w:t>
            </w:r>
            <w:r>
              <w:rPr>
                <w:b/>
                <w:color w:val="000080"/>
                <w:sz w:val="32"/>
                <w:szCs w:val="32"/>
              </w:rPr>
              <w:t>ите</w:t>
            </w:r>
            <w:r w:rsidRPr="00380BFA">
              <w:rPr>
                <w:b/>
                <w:color w:val="000080"/>
                <w:sz w:val="32"/>
                <w:szCs w:val="32"/>
              </w:rPr>
              <w:t xml:space="preserve"> с соседом по плечу.- 2мин.</w:t>
            </w:r>
          </w:p>
          <w:p w:rsidR="007277C6" w:rsidRPr="00380BFA" w:rsidRDefault="007277C6" w:rsidP="00CC5CB0">
            <w:pPr>
              <w:ind w:left="173"/>
              <w:jc w:val="both"/>
              <w:rPr>
                <w:b/>
                <w:color w:val="FF0000"/>
                <w:sz w:val="32"/>
                <w:szCs w:val="32"/>
                <w:u w:val="single"/>
              </w:rPr>
            </w:pPr>
            <w:r w:rsidRPr="00380BFA">
              <w:rPr>
                <w:b/>
                <w:sz w:val="32"/>
                <w:szCs w:val="32"/>
                <w:u w:val="single"/>
              </w:rPr>
              <w:t xml:space="preserve">Самопроверка  на  </w:t>
            </w:r>
            <w:r w:rsidRPr="00380BFA">
              <w:rPr>
                <w:b/>
                <w:color w:val="FF0000"/>
                <w:sz w:val="32"/>
                <w:szCs w:val="32"/>
                <w:u w:val="single"/>
              </w:rPr>
              <w:t>слайд  №10</w:t>
            </w:r>
          </w:p>
          <w:p w:rsidR="007277C6" w:rsidRPr="00380BFA" w:rsidRDefault="007277C6" w:rsidP="004138B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0080"/>
                <w:sz w:val="32"/>
                <w:szCs w:val="32"/>
              </w:rPr>
              <w:t>7. Формы бизнеса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</w:p>
          <w:p w:rsidR="007277C6" w:rsidRPr="00380BFA" w:rsidRDefault="007277C6" w:rsidP="004138BE">
            <w:pPr>
              <w:jc w:val="both"/>
              <w:rPr>
                <w:rFonts w:ascii="Times New Roman" w:hAnsi="Times New Roman"/>
                <w:b/>
                <w:color w:val="0033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 xml:space="preserve">Сейчас мы узнаем, какие существуют формы бизнеса. </w:t>
            </w: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>Найдите в у</w:t>
            </w:r>
            <w:r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>чебнике и выпишите их</w:t>
            </w: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 xml:space="preserve"> (стр.95)</w:t>
            </w:r>
          </w:p>
          <w:p w:rsidR="007277C6" w:rsidRPr="00380BFA" w:rsidRDefault="007277C6" w:rsidP="004138BE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Наиболее распространенными являются следующие формы организации бизнеса:  Какие ? </w:t>
            </w:r>
            <w:r w:rsidRPr="00380BFA">
              <w:rPr>
                <w:color w:val="FF0000"/>
                <w:sz w:val="32"/>
                <w:szCs w:val="32"/>
              </w:rPr>
              <w:t>Слайд 11</w:t>
            </w:r>
            <w:r w:rsidRPr="00380BFA">
              <w:rPr>
                <w:sz w:val="32"/>
                <w:szCs w:val="32"/>
              </w:rPr>
              <w:t xml:space="preserve"> индивидуальное предприятие, товарищества и акционерное общество.      </w:t>
            </w:r>
          </w:p>
          <w:p w:rsidR="007277C6" w:rsidRPr="00380BFA" w:rsidRDefault="007277C6" w:rsidP="004138BE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Вторая группа экспертов нам расскажет о формах бизнеса.</w:t>
            </w:r>
          </w:p>
          <w:p w:rsidR="007277C6" w:rsidRPr="00380BFA" w:rsidRDefault="007277C6" w:rsidP="004138BE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Те у кого   информация на зеленых листах</w:t>
            </w:r>
          </w:p>
          <w:p w:rsidR="007277C6" w:rsidRPr="00380BFA" w:rsidRDefault="007277C6" w:rsidP="004138BE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Выступ</w:t>
            </w:r>
            <w:r>
              <w:rPr>
                <w:sz w:val="32"/>
                <w:szCs w:val="32"/>
              </w:rPr>
              <w:t>ление</w:t>
            </w:r>
            <w:r w:rsidRPr="00380BFA">
              <w:rPr>
                <w:sz w:val="32"/>
                <w:szCs w:val="32"/>
              </w:rPr>
              <w:t xml:space="preserve">. Прикрепить к доске. </w:t>
            </w:r>
          </w:p>
          <w:p w:rsidR="007277C6" w:rsidRPr="00380BFA" w:rsidRDefault="007277C6" w:rsidP="004138BE">
            <w:pPr>
              <w:jc w:val="both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Спасибо экспертам. </w:t>
            </w:r>
          </w:p>
          <w:p w:rsidR="007277C6" w:rsidRPr="00380BFA" w:rsidRDefault="007277C6" w:rsidP="00424420">
            <w:pPr>
              <w:jc w:val="both"/>
              <w:rPr>
                <w:rFonts w:ascii="Times New Roman" w:hAnsi="Times New Roman"/>
                <w:b/>
                <w:color w:val="003300"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                                        </w:t>
            </w:r>
            <w:r w:rsidRPr="00380BFA">
              <w:rPr>
                <w:color w:val="FF0000"/>
                <w:sz w:val="32"/>
                <w:szCs w:val="32"/>
              </w:rPr>
              <w:t>УЧИМСЯ СОЗДАВАТЬ СВОЙ БИЗНЕС</w:t>
            </w:r>
          </w:p>
          <w:p w:rsidR="007277C6" w:rsidRPr="00380BFA" w:rsidRDefault="007277C6" w:rsidP="00424420">
            <w:pPr>
              <w:spacing w:before="100" w:beforeAutospacing="1" w:after="100" w:afterAutospacing="1"/>
              <w:ind w:firstLine="540"/>
              <w:jc w:val="both"/>
              <w:rPr>
                <w:sz w:val="32"/>
                <w:szCs w:val="32"/>
                <w:u w:val="single"/>
              </w:rPr>
            </w:pPr>
            <w:r w:rsidRPr="00380BFA">
              <w:rPr>
                <w:sz w:val="32"/>
                <w:szCs w:val="32"/>
              </w:rPr>
              <w:t xml:space="preserve">Предпринимательство – удел молодых. Американские учёные утверждают, что предпринимательские способности впервые обнаруживаются в 13-19 лет.   Представьте, что вы решили стать на тропу предпринимательства и организовать своё дело.    </w:t>
            </w:r>
            <w:r w:rsidRPr="00380BFA">
              <w:rPr>
                <w:sz w:val="32"/>
                <w:szCs w:val="32"/>
                <w:u w:val="single"/>
              </w:rPr>
              <w:t>Что для этого нужно?  Ответы……….</w:t>
            </w:r>
          </w:p>
          <w:p w:rsidR="007277C6" w:rsidRDefault="007277C6" w:rsidP="007B061F">
            <w:pPr>
              <w:spacing w:before="100" w:beforeAutospacing="1" w:after="100" w:afterAutospacing="1"/>
              <w:jc w:val="both"/>
              <w:rPr>
                <w:rFonts w:ascii="Times New Roman" w:hAnsi="Times New Roman"/>
                <w:b/>
                <w:color w:val="0033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 xml:space="preserve">Я вам предлагаю </w:t>
            </w:r>
            <w:r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>подумать каким видом бизнеса вы хотели бы заняться (</w:t>
            </w: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>или  воспользоваться предложенным вариантом</w:t>
            </w:r>
            <w:r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>)</w:t>
            </w: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 xml:space="preserve">.  Слайд № 12    </w:t>
            </w:r>
          </w:p>
          <w:p w:rsidR="007277C6" w:rsidRPr="00380BFA" w:rsidRDefault="007277C6" w:rsidP="007B061F">
            <w:pPr>
              <w:spacing w:before="100" w:beforeAutospacing="1" w:after="100" w:afterAutospacing="1"/>
              <w:jc w:val="both"/>
              <w:rPr>
                <w:rFonts w:ascii="Times New Roman" w:hAnsi="Times New Roman"/>
                <w:b/>
                <w:color w:val="FF000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b/>
                <w:color w:val="003300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  <w:u w:val="single"/>
              </w:rPr>
              <w:t>Задания:</w:t>
            </w:r>
            <w:r w:rsidRPr="00380BFA">
              <w:rPr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  <w:u w:val="single"/>
              </w:rPr>
              <w:t>Придумайте название, и рекламный слоган  своему бизнесу.</w:t>
            </w:r>
          </w:p>
          <w:p w:rsidR="007277C6" w:rsidRPr="00380BFA" w:rsidRDefault="007277C6" w:rsidP="007B061F">
            <w:pPr>
              <w:spacing w:before="100" w:beforeAutospacing="1" w:after="100" w:afterAutospacing="1"/>
              <w:jc w:val="both"/>
              <w:rPr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Работа в группе по 4 человека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. Защита. </w:t>
            </w:r>
          </w:p>
          <w:p w:rsidR="007277C6" w:rsidRPr="00380BFA" w:rsidRDefault="007277C6" w:rsidP="004138BE">
            <w:pPr>
              <w:spacing w:after="0" w:line="240" w:lineRule="auto"/>
              <w:ind w:right="-108"/>
              <w:contextualSpacing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( разда</w:t>
            </w: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точный материал: лист, набоб фло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 xml:space="preserve">мастеров, клей, картинки) </w:t>
            </w:r>
          </w:p>
          <w:p w:rsidR="007277C6" w:rsidRDefault="007277C6" w:rsidP="0022373A">
            <w:pPr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</w:p>
          <w:p w:rsidR="007277C6" w:rsidRPr="00380BFA" w:rsidRDefault="007277C6" w:rsidP="0022373A">
            <w:pPr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Защита проектов 2-3 шт.</w:t>
            </w:r>
          </w:p>
          <w:p w:rsidR="007277C6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  <w:u w:val="single"/>
              </w:rPr>
            </w:pPr>
          </w:p>
          <w:p w:rsidR="007277C6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  <w:u w:val="single"/>
              </w:rPr>
            </w:pPr>
          </w:p>
          <w:p w:rsidR="007277C6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  <w:u w:val="single"/>
              </w:rPr>
            </w:pP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  <w:u w:val="single"/>
              </w:rPr>
              <w:t>Подведение итогов урока,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( если останется время) </w:t>
            </w:r>
          </w:p>
          <w:p w:rsidR="007277C6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Дав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>айте ребята вернемся к началу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урока. И вспомним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>,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какие задачи мы с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>тавили.  И что у нас получилось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?      </w:t>
            </w: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Слайд13</w:t>
            </w:r>
          </w:p>
          <w:p w:rsidR="007277C6" w:rsidRPr="00380BFA" w:rsidRDefault="007277C6" w:rsidP="007B061F">
            <w:pPr>
              <w:pStyle w:val="ParagraphStyle"/>
              <w:spacing w:line="252" w:lineRule="auto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 </w:t>
            </w:r>
            <w:r w:rsidRPr="00380BFA">
              <w:rPr>
                <w:b/>
                <w:sz w:val="32"/>
                <w:szCs w:val="32"/>
              </w:rPr>
              <w:t>Учитель.:</w:t>
            </w:r>
            <w:r>
              <w:rPr>
                <w:b/>
                <w:sz w:val="32"/>
                <w:szCs w:val="32"/>
              </w:rPr>
              <w:t xml:space="preserve"> </w:t>
            </w:r>
            <w:r w:rsidRPr="00380BFA">
              <w:rPr>
                <w:sz w:val="32"/>
                <w:szCs w:val="32"/>
              </w:rPr>
              <w:t>Бизнес играет существенную роль в жизни современного общества, производя и реализуя товары и услуги. В свою очередь общество оказывает ему поддержку.</w:t>
            </w:r>
          </w:p>
          <w:p w:rsidR="007277C6" w:rsidRPr="00380BFA" w:rsidRDefault="007277C6" w:rsidP="004138BE">
            <w:pPr>
              <w:pStyle w:val="ParagraphStyle"/>
              <w:spacing w:line="252" w:lineRule="auto"/>
              <w:ind w:left="36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Слайд 14</w:t>
            </w: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color w:val="FF0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</w:rPr>
              <w:t>Я прошу вас закончить предложение.</w:t>
            </w: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i/>
                <w:iCs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i/>
                <w:iCs/>
                <w:sz w:val="32"/>
                <w:szCs w:val="32"/>
              </w:rPr>
              <w:t xml:space="preserve"> </w:t>
            </w:r>
          </w:p>
          <w:p w:rsidR="007277C6" w:rsidRPr="00380BFA" w:rsidRDefault="007277C6" w:rsidP="004138BE">
            <w:pPr>
              <w:numPr>
                <w:ilvl w:val="0"/>
                <w:numId w:val="38"/>
              </w:numPr>
              <w:spacing w:after="0" w:line="360" w:lineRule="auto"/>
              <w:jc w:val="both"/>
              <w:rPr>
                <w:rFonts w:ascii="Times New Roman" w:hAnsi="Times New Roman"/>
                <w:b/>
                <w:i/>
                <w:iCs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bCs/>
                <w:i/>
                <w:iCs/>
                <w:sz w:val="32"/>
                <w:szCs w:val="32"/>
              </w:rPr>
              <w:t>«Теперь я знаю …………….»</w:t>
            </w:r>
            <w:r w:rsidRPr="00380BFA">
              <w:rPr>
                <w:rFonts w:ascii="Times New Roman" w:hAnsi="Times New Roman"/>
                <w:b/>
                <w:i/>
                <w:iCs/>
                <w:sz w:val="32"/>
                <w:szCs w:val="32"/>
              </w:rPr>
              <w:t xml:space="preserve"> </w:t>
            </w:r>
          </w:p>
          <w:p w:rsidR="007277C6" w:rsidRPr="0022373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i/>
                <w:iCs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 </w:t>
            </w:r>
          </w:p>
          <w:p w:rsidR="007277C6" w:rsidRPr="00380BFA" w:rsidRDefault="007277C6" w:rsidP="004138BE">
            <w:pPr>
              <w:numPr>
                <w:ilvl w:val="0"/>
                <w:numId w:val="38"/>
              </w:numPr>
              <w:spacing w:after="0" w:line="360" w:lineRule="auto"/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</w:t>
            </w:r>
            <w:r w:rsidRPr="00380BFA">
              <w:rPr>
                <w:rFonts w:ascii="Times New Roman" w:hAnsi="Times New Roman"/>
                <w:b/>
                <w:sz w:val="32"/>
                <w:szCs w:val="32"/>
                <w:u w:val="single"/>
              </w:rPr>
              <w:t>Домашнее Задание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 слайд 15  оно у вас    на отдельны</w:t>
            </w:r>
            <w:r>
              <w:rPr>
                <w:rFonts w:ascii="Times New Roman" w:hAnsi="Times New Roman"/>
                <w:b/>
                <w:sz w:val="32"/>
                <w:szCs w:val="32"/>
              </w:rPr>
              <w:t>х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 листах.</w:t>
            </w:r>
          </w:p>
          <w:p w:rsidR="007277C6" w:rsidRPr="00380BFA" w:rsidRDefault="007277C6" w:rsidP="004138BE">
            <w:pPr>
              <w:numPr>
                <w:ilvl w:val="0"/>
                <w:numId w:val="38"/>
              </w:numPr>
              <w:spacing w:after="0" w:line="360" w:lineRule="auto"/>
              <w:jc w:val="both"/>
              <w:rPr>
                <w:rFonts w:ascii="Times New Roman" w:hAnsi="Times New Roman"/>
                <w:b/>
                <w:color w:val="FF0000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b/>
                <w:color w:val="FF0000"/>
                <w:sz w:val="32"/>
                <w:szCs w:val="32"/>
                <w:u w:val="single"/>
              </w:rPr>
              <w:t xml:space="preserve">Оценивание. </w:t>
            </w: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color w:val="8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 xml:space="preserve">Ребята вы все просто молодцы, правильные ответы давали,  </w:t>
            </w:r>
          </w:p>
          <w:p w:rsidR="007277C6" w:rsidRPr="00380BFA" w:rsidRDefault="007277C6" w:rsidP="004138BE">
            <w:pPr>
              <w:spacing w:after="0" w:line="360" w:lineRule="auto"/>
              <w:jc w:val="both"/>
              <w:rPr>
                <w:rFonts w:ascii="Times New Roman" w:hAnsi="Times New Roman"/>
                <w:b/>
                <w:color w:val="80008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>активно руку поднимали,</w:t>
            </w:r>
            <w:r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>проект свой классно защищали</w:t>
            </w:r>
            <w:r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 xml:space="preserve"> </w:t>
            </w:r>
            <w:r w:rsidRPr="00380BFA">
              <w:rPr>
                <w:rFonts w:ascii="Times New Roman" w:hAnsi="Times New Roman"/>
                <w:b/>
                <w:color w:val="800080"/>
                <w:sz w:val="32"/>
                <w:szCs w:val="32"/>
              </w:rPr>
              <w:t xml:space="preserve">!!!    </w:t>
            </w:r>
          </w:p>
          <w:p w:rsidR="007277C6" w:rsidRPr="00380BFA" w:rsidRDefault="007277C6" w:rsidP="004138BE">
            <w:pPr>
              <w:numPr>
                <w:ilvl w:val="0"/>
                <w:numId w:val="38"/>
              </w:numPr>
              <w:spacing w:after="0" w:line="360" w:lineRule="auto"/>
              <w:jc w:val="both"/>
              <w:rPr>
                <w:rFonts w:ascii="Times New Roman" w:hAnsi="Times New Roman"/>
                <w:b/>
                <w:color w:val="0000FF"/>
                <w:sz w:val="32"/>
                <w:szCs w:val="32"/>
                <w:u w:val="single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b/>
                <w:color w:val="0000FF"/>
                <w:sz w:val="32"/>
                <w:szCs w:val="32"/>
                <w:u w:val="single"/>
              </w:rPr>
              <w:t xml:space="preserve">Завершение урока </w:t>
            </w:r>
          </w:p>
          <w:p w:rsidR="007277C6" w:rsidRPr="00380BFA" w:rsidRDefault="007277C6" w:rsidP="008D2EE5">
            <w:pPr>
              <w:numPr>
                <w:ilvl w:val="0"/>
                <w:numId w:val="38"/>
              </w:numPr>
              <w:spacing w:after="0" w:line="360" w:lineRule="auto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Заверш</w:t>
            </w: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ить наш урок мне бы хотелось следующими словами.</w:t>
            </w:r>
          </w:p>
          <w:p w:rsidR="007277C6" w:rsidRPr="00380BFA" w:rsidRDefault="007277C6" w:rsidP="0022373A">
            <w:pPr>
              <w:spacing w:after="0" w:line="240" w:lineRule="auto"/>
              <w:ind w:left="720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Бизнес! Он – интерес</w:t>
            </w:r>
            <w:r>
              <w:rPr>
                <w:sz w:val="32"/>
                <w:szCs w:val="32"/>
              </w:rPr>
              <w:t>ен  и важен</w:t>
            </w:r>
            <w:r w:rsidRPr="00380BFA">
              <w:rPr>
                <w:sz w:val="32"/>
                <w:szCs w:val="32"/>
              </w:rPr>
              <w:t>,</w:t>
            </w:r>
            <w:r w:rsidRPr="00380BFA">
              <w:rPr>
                <w:sz w:val="32"/>
                <w:szCs w:val="32"/>
              </w:rPr>
              <w:br/>
              <w:t>Биз</w:t>
            </w:r>
            <w:r>
              <w:rPr>
                <w:sz w:val="32"/>
                <w:szCs w:val="32"/>
              </w:rPr>
              <w:t>н</w:t>
            </w:r>
            <w:r w:rsidRPr="00380BFA">
              <w:rPr>
                <w:sz w:val="32"/>
                <w:szCs w:val="32"/>
              </w:rPr>
              <w:t>есмен- должен знать  как  доходы посчитать</w:t>
            </w:r>
            <w:r w:rsidRPr="00380BFA">
              <w:rPr>
                <w:sz w:val="32"/>
                <w:szCs w:val="32"/>
              </w:rPr>
              <w:br/>
              <w:t>И расходы рассчитать.</w:t>
            </w:r>
            <w:r w:rsidRPr="00380BFA">
              <w:rPr>
                <w:sz w:val="32"/>
                <w:szCs w:val="32"/>
              </w:rPr>
              <w:br/>
              <w:t>Выбор сделать, если нужно</w:t>
            </w:r>
            <w:r w:rsidRPr="00380BFA">
              <w:rPr>
                <w:sz w:val="32"/>
                <w:szCs w:val="32"/>
              </w:rPr>
              <w:br/>
              <w:t>И купить товары дружно,</w:t>
            </w:r>
            <w:r w:rsidRPr="00380BFA">
              <w:rPr>
                <w:sz w:val="32"/>
                <w:szCs w:val="32"/>
              </w:rPr>
              <w:br/>
              <w:t>Если качество у них</w:t>
            </w:r>
            <w:r w:rsidRPr="00380BFA">
              <w:rPr>
                <w:sz w:val="32"/>
                <w:szCs w:val="32"/>
              </w:rPr>
              <w:br/>
              <w:t>Превосходит остальных.</w:t>
            </w:r>
            <w:r w:rsidRPr="00380BFA">
              <w:rPr>
                <w:sz w:val="32"/>
                <w:szCs w:val="32"/>
              </w:rPr>
              <w:br/>
            </w:r>
            <w:r w:rsidRPr="00380BFA">
              <w:rPr>
                <w:b/>
                <w:bCs/>
                <w:sz w:val="32"/>
                <w:szCs w:val="32"/>
              </w:rPr>
              <w:t xml:space="preserve">Как продать и где купить, </w:t>
            </w:r>
            <w:r w:rsidRPr="00380BFA">
              <w:rPr>
                <w:b/>
                <w:bCs/>
                <w:sz w:val="32"/>
                <w:szCs w:val="32"/>
              </w:rPr>
              <w:br/>
              <w:t>Чтобы прибыль получить</w:t>
            </w:r>
            <w:r w:rsidRPr="00380BFA">
              <w:rPr>
                <w:b/>
                <w:bCs/>
                <w:sz w:val="32"/>
                <w:szCs w:val="32"/>
              </w:rPr>
              <w:br/>
              <w:t xml:space="preserve">И, чтоб жизнь была не в тягость, </w:t>
            </w:r>
            <w:r w:rsidRPr="00380BFA">
              <w:rPr>
                <w:b/>
                <w:bCs/>
                <w:sz w:val="32"/>
                <w:szCs w:val="32"/>
              </w:rPr>
              <w:br/>
              <w:t>И дарила людям радость.</w:t>
            </w:r>
          </w:p>
          <w:p w:rsidR="007277C6" w:rsidRPr="00380BFA" w:rsidRDefault="007277C6" w:rsidP="008D2EE5">
            <w:pPr>
              <w:pStyle w:val="c6"/>
              <w:rPr>
                <w:sz w:val="32"/>
                <w:szCs w:val="32"/>
              </w:rPr>
            </w:pPr>
            <w:r w:rsidRPr="00380BFA">
              <w:rPr>
                <w:sz w:val="32"/>
                <w:szCs w:val="32"/>
              </w:rPr>
              <w:t>Скоро прозвенит звонок</w:t>
            </w:r>
            <w:r>
              <w:rPr>
                <w:sz w:val="32"/>
                <w:szCs w:val="32"/>
              </w:rPr>
              <w:t xml:space="preserve">. </w:t>
            </w:r>
            <w:r w:rsidRPr="00380BFA">
              <w:rPr>
                <w:sz w:val="32"/>
                <w:szCs w:val="32"/>
              </w:rPr>
              <w:t>Пора заканчивать урок.</w:t>
            </w:r>
            <w:r>
              <w:rPr>
                <w:sz w:val="32"/>
                <w:szCs w:val="32"/>
              </w:rPr>
              <w:t xml:space="preserve"> </w:t>
            </w:r>
            <w:r w:rsidRPr="00380BFA">
              <w:rPr>
                <w:sz w:val="32"/>
                <w:szCs w:val="32"/>
              </w:rPr>
              <w:t xml:space="preserve">Всем спасибо. Всего доброго. </w:t>
            </w:r>
          </w:p>
          <w:p w:rsidR="007277C6" w:rsidRPr="00380BFA" w:rsidRDefault="007277C6" w:rsidP="00463C7A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</w:tr>
    </w:tbl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380BFA" w:rsidRDefault="007277C6" w:rsidP="008D2EE5">
      <w:pPr>
        <w:spacing w:after="0" w:line="360" w:lineRule="auto"/>
        <w:jc w:val="both"/>
        <w:rPr>
          <w:b/>
          <w:color w:val="000080"/>
          <w:sz w:val="32"/>
          <w:szCs w:val="32"/>
        </w:rPr>
      </w:pPr>
    </w:p>
    <w:p w:rsidR="007277C6" w:rsidRPr="00D52E2A" w:rsidRDefault="007277C6" w:rsidP="008D2EE5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52E2A">
        <w:rPr>
          <w:b/>
          <w:color w:val="000080"/>
          <w:sz w:val="24"/>
          <w:szCs w:val="24"/>
        </w:rPr>
        <w:t xml:space="preserve">Рабочий лист </w:t>
      </w:r>
    </w:p>
    <w:p w:rsidR="007277C6" w:rsidRPr="00D52E2A" w:rsidRDefault="007277C6" w:rsidP="00F02914">
      <w:pPr>
        <w:spacing w:after="0" w:line="360" w:lineRule="auto"/>
        <w:jc w:val="both"/>
        <w:rPr>
          <w:rFonts w:ascii="Times New Roman" w:hAnsi="Times New Roman"/>
          <w:i/>
          <w:color w:val="000080"/>
          <w:sz w:val="24"/>
          <w:szCs w:val="24"/>
        </w:rPr>
      </w:pPr>
      <w:r w:rsidRPr="00D52E2A">
        <w:rPr>
          <w:b/>
          <w:color w:val="000080"/>
          <w:sz w:val="24"/>
          <w:szCs w:val="24"/>
        </w:rPr>
        <w:t xml:space="preserve">  Тема «____________________________»</w:t>
      </w:r>
    </w:p>
    <w:p w:rsidR="007277C6" w:rsidRPr="00D52E2A" w:rsidRDefault="007277C6" w:rsidP="007D3C60">
      <w:pPr>
        <w:pStyle w:val="ListParagraph"/>
        <w:spacing w:after="0" w:line="360" w:lineRule="auto"/>
        <w:ind w:left="0"/>
        <w:rPr>
          <w:b/>
          <w:sz w:val="24"/>
          <w:szCs w:val="24"/>
        </w:rPr>
      </w:pPr>
    </w:p>
    <w:p w:rsidR="007277C6" w:rsidRPr="00D52E2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i/>
          <w:sz w:val="24"/>
          <w:szCs w:val="24"/>
        </w:rPr>
      </w:pPr>
      <w:r w:rsidRPr="00D52E2A">
        <w:rPr>
          <w:b/>
          <w:i/>
          <w:color w:val="000080"/>
          <w:sz w:val="24"/>
          <w:szCs w:val="24"/>
        </w:rPr>
        <w:t>1. Продолжите предложение</w:t>
      </w:r>
      <w:r w:rsidRPr="00D52E2A">
        <w:rPr>
          <w:b/>
          <w:i/>
          <w:color w:val="008000"/>
          <w:sz w:val="24"/>
          <w:szCs w:val="24"/>
        </w:rPr>
        <w:t>:</w:t>
      </w:r>
      <w:r w:rsidRPr="00D52E2A">
        <w:rPr>
          <w:b/>
          <w:color w:val="008000"/>
          <w:sz w:val="24"/>
          <w:szCs w:val="24"/>
        </w:rPr>
        <w:t xml:space="preserve"> </w:t>
      </w:r>
      <w:r w:rsidRPr="00D52E2A">
        <w:rPr>
          <w:b/>
          <w:color w:val="008000"/>
          <w:sz w:val="24"/>
          <w:szCs w:val="24"/>
          <w:u w:val="single"/>
        </w:rPr>
        <w:t xml:space="preserve">Бизнес </w:t>
      </w:r>
      <w:r w:rsidRPr="00D52E2A">
        <w:rPr>
          <w:b/>
          <w:color w:val="008000"/>
          <w:sz w:val="24"/>
          <w:szCs w:val="24"/>
        </w:rPr>
        <w:t>-</w:t>
      </w:r>
      <w:r w:rsidRPr="00D52E2A">
        <w:rPr>
          <w:b/>
          <w:sz w:val="24"/>
          <w:szCs w:val="24"/>
        </w:rPr>
        <w:t xml:space="preserve"> это</w:t>
      </w:r>
      <w:r w:rsidRPr="00D52E2A">
        <w:rPr>
          <w:sz w:val="24"/>
          <w:szCs w:val="24"/>
        </w:rPr>
        <w:t xml:space="preserve"> __________________________________</w:t>
      </w:r>
    </w:p>
    <w:p w:rsidR="007277C6" w:rsidRPr="00D52E2A" w:rsidRDefault="007277C6" w:rsidP="00315028">
      <w:pPr>
        <w:spacing w:after="0" w:line="360" w:lineRule="auto"/>
        <w:ind w:left="360" w:firstLine="348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sz w:val="24"/>
          <w:szCs w:val="24"/>
        </w:rPr>
        <w:t>______________________________________________________________________</w:t>
      </w:r>
      <w:r w:rsidRPr="00D52E2A">
        <w:rPr>
          <w:rFonts w:ascii="Times New Roman" w:hAnsi="Times New Roman"/>
          <w:sz w:val="24"/>
          <w:szCs w:val="24"/>
        </w:rPr>
        <w:t>_.</w:t>
      </w:r>
    </w:p>
    <w:p w:rsidR="007277C6" w:rsidRPr="00D52E2A" w:rsidRDefault="007277C6" w:rsidP="001A5F3C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i/>
          <w:color w:val="000080"/>
          <w:sz w:val="24"/>
          <w:szCs w:val="24"/>
        </w:rPr>
        <w:t xml:space="preserve"> 2. Заполни таблицу</w:t>
      </w:r>
      <w:r w:rsidRPr="00D52E2A">
        <w:rPr>
          <w:rFonts w:ascii="Times New Roman" w:hAnsi="Times New Roman"/>
          <w:b/>
          <w:i/>
          <w:sz w:val="24"/>
          <w:szCs w:val="24"/>
        </w:rPr>
        <w:t>:</w:t>
      </w:r>
      <w:r w:rsidRPr="00D52E2A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D52E2A">
        <w:rPr>
          <w:rFonts w:ascii="Times New Roman" w:hAnsi="Times New Roman"/>
          <w:b/>
          <w:i/>
          <w:sz w:val="24"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219"/>
        <w:gridCol w:w="5352"/>
      </w:tblGrid>
      <w:tr w:rsidR="007277C6" w:rsidRPr="00D52E2A" w:rsidTr="000B5467">
        <w:tc>
          <w:tcPr>
            <w:tcW w:w="4219" w:type="dxa"/>
          </w:tcPr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 xml:space="preserve"> .Какими качествами должен обладать бизнесмен?</w:t>
            </w:r>
          </w:p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>1_____________________________</w:t>
            </w:r>
          </w:p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>2______________________________</w:t>
            </w:r>
          </w:p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>3______________________________</w:t>
            </w:r>
          </w:p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>4______________________________</w:t>
            </w:r>
          </w:p>
          <w:p w:rsidR="007277C6" w:rsidRPr="00D52E2A" w:rsidRDefault="007277C6" w:rsidP="000B5467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D52E2A">
              <w:rPr>
                <w:rFonts w:ascii="Times New Roman" w:hAnsi="Times New Roman"/>
                <w:sz w:val="24"/>
                <w:szCs w:val="24"/>
              </w:rPr>
              <w:t>5_______________________________</w:t>
            </w:r>
          </w:p>
        </w:tc>
      </w:tr>
    </w:tbl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color w:val="0000FF"/>
          <w:sz w:val="24"/>
          <w:szCs w:val="24"/>
        </w:rPr>
      </w:pPr>
      <w:r w:rsidRPr="00D52E2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r w:rsidRPr="00D52E2A">
        <w:rPr>
          <w:rFonts w:ascii="Times New Roman" w:hAnsi="Times New Roman"/>
          <w:b/>
          <w:i/>
          <w:color w:val="0000FF"/>
          <w:sz w:val="24"/>
          <w:szCs w:val="24"/>
        </w:rPr>
        <w:t>3. Запишите виды  бизнеса стр. 94</w:t>
      </w:r>
    </w:p>
    <w:p w:rsidR="007277C6" w:rsidRPr="00D52E2A" w:rsidRDefault="007277C6" w:rsidP="003B2656">
      <w:pPr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sz w:val="24"/>
          <w:szCs w:val="24"/>
        </w:rPr>
        <w:object w:dxaOrig="7194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232.5pt" o:ole="">
            <v:imagedata r:id="rId5" o:title=""/>
          </v:shape>
          <o:OLEObject Type="Embed" ProgID="PowerPoint.Slide.8" ShapeID="_x0000_i1025" DrawAspect="Content" ObjectID="_1516976361" r:id="rId6"/>
        </w:object>
      </w:r>
    </w:p>
    <w:p w:rsidR="007277C6" w:rsidRPr="00D52E2A" w:rsidRDefault="007277C6" w:rsidP="005F2EDC">
      <w:pPr>
        <w:spacing w:after="0" w:line="360" w:lineRule="auto"/>
        <w:jc w:val="both"/>
        <w:rPr>
          <w:rFonts w:ascii="Times New Roman" w:hAnsi="Times New Roman"/>
          <w:i/>
          <w:color w:val="0000FF"/>
          <w:sz w:val="24"/>
          <w:szCs w:val="24"/>
        </w:rPr>
      </w:pPr>
      <w:r w:rsidRPr="00D52E2A">
        <w:rPr>
          <w:rFonts w:ascii="Times New Roman" w:hAnsi="Times New Roman"/>
          <w:b/>
          <w:bCs/>
          <w:i/>
          <w:color w:val="0000FF"/>
          <w:sz w:val="24"/>
          <w:szCs w:val="24"/>
        </w:rPr>
        <w:t>4.</w:t>
      </w:r>
      <w:r w:rsidRPr="00D52E2A">
        <w:rPr>
          <w:rFonts w:ascii="Times New Roman" w:hAnsi="Times New Roman"/>
          <w:b/>
          <w:i/>
          <w:color w:val="0000FF"/>
          <w:sz w:val="24"/>
          <w:szCs w:val="24"/>
        </w:rPr>
        <w:t xml:space="preserve"> Определите, к какому виду бизнеса относятся перечисленные виды деятельности</w:t>
      </w:r>
      <w:r w:rsidRPr="00D52E2A">
        <w:rPr>
          <w:rFonts w:ascii="Times New Roman" w:hAnsi="Times New Roman"/>
          <w:i/>
          <w:color w:val="0000FF"/>
          <w:sz w:val="24"/>
          <w:szCs w:val="24"/>
        </w:rPr>
        <w:t>: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1</w:t>
      </w:r>
      <w:r w:rsidRPr="00D52E2A">
        <w:rPr>
          <w:rFonts w:ascii="Times New Roman" w:hAnsi="Times New Roman"/>
          <w:sz w:val="24"/>
          <w:szCs w:val="24"/>
        </w:rPr>
        <w:t>перевозка грузов______________________________________________________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2.</w:t>
      </w:r>
      <w:r w:rsidRPr="00D52E2A">
        <w:rPr>
          <w:rFonts w:ascii="Times New Roman" w:hAnsi="Times New Roman"/>
          <w:sz w:val="24"/>
          <w:szCs w:val="24"/>
        </w:rPr>
        <w:t xml:space="preserve"> предоставление кредита _________________________________________________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 xml:space="preserve">3. </w:t>
      </w:r>
      <w:r w:rsidRPr="00D52E2A">
        <w:rPr>
          <w:rFonts w:ascii="Times New Roman" w:hAnsi="Times New Roman"/>
          <w:sz w:val="24"/>
          <w:szCs w:val="24"/>
        </w:rPr>
        <w:t>закупка партии компьютеров ____________________________________________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4.</w:t>
      </w:r>
      <w:r w:rsidRPr="00D52E2A">
        <w:rPr>
          <w:rFonts w:ascii="Times New Roman" w:hAnsi="Times New Roman"/>
          <w:sz w:val="24"/>
          <w:szCs w:val="24"/>
        </w:rPr>
        <w:t xml:space="preserve"> выпуск газет и журналов,  __________________________________________________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5.</w:t>
      </w:r>
      <w:r w:rsidRPr="00D52E2A">
        <w:rPr>
          <w:rFonts w:ascii="Times New Roman" w:hAnsi="Times New Roman"/>
          <w:sz w:val="24"/>
          <w:szCs w:val="24"/>
        </w:rPr>
        <w:t xml:space="preserve"> продажа овощей, выращенных на собственном участке  ________________________</w:t>
      </w:r>
    </w:p>
    <w:p w:rsidR="007277C6" w:rsidRPr="00D52E2A" w:rsidRDefault="007277C6" w:rsidP="005F2EDC">
      <w:pPr>
        <w:spacing w:after="0" w:line="36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6.</w:t>
      </w:r>
      <w:r w:rsidRPr="00D52E2A">
        <w:rPr>
          <w:rFonts w:ascii="Times New Roman" w:hAnsi="Times New Roman"/>
          <w:sz w:val="24"/>
          <w:szCs w:val="24"/>
        </w:rPr>
        <w:t xml:space="preserve"> страхование автотранспортного средства,_____________________________________ </w:t>
      </w:r>
    </w:p>
    <w:p w:rsidR="007277C6" w:rsidRPr="00D52E2A" w:rsidRDefault="007277C6" w:rsidP="005F2EDC">
      <w:pPr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  <w:r w:rsidRPr="00D52E2A">
        <w:rPr>
          <w:rFonts w:ascii="Times New Roman" w:hAnsi="Times New Roman"/>
          <w:b/>
          <w:bCs/>
          <w:sz w:val="24"/>
          <w:szCs w:val="24"/>
        </w:rPr>
        <w:t>7</w:t>
      </w:r>
      <w:r w:rsidRPr="00D52E2A">
        <w:rPr>
          <w:rFonts w:ascii="Times New Roman" w:hAnsi="Times New Roman"/>
          <w:sz w:val="24"/>
          <w:szCs w:val="24"/>
        </w:rPr>
        <w:t>. гарантийный ремонт стиральной машины __________________________________</w:t>
      </w:r>
    </w:p>
    <w:p w:rsidR="007277C6" w:rsidRPr="00D52E2A" w:rsidRDefault="007277C6" w:rsidP="005F2EDC">
      <w:pPr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</w:p>
    <w:p w:rsidR="007277C6" w:rsidRDefault="007277C6" w:rsidP="005F2EDC">
      <w:pPr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</w:p>
    <w:p w:rsidR="007277C6" w:rsidRPr="00D52E2A" w:rsidRDefault="007277C6" w:rsidP="005F2EDC">
      <w:pPr>
        <w:spacing w:after="0" w:line="360" w:lineRule="auto"/>
        <w:ind w:left="284"/>
        <w:rPr>
          <w:rFonts w:ascii="Times New Roman" w:hAnsi="Times New Roman"/>
          <w:sz w:val="24"/>
          <w:szCs w:val="24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D52E2A" w:rsidRDefault="007277C6" w:rsidP="00ED410D">
      <w:pPr>
        <w:pStyle w:val="ListParagraph"/>
        <w:spacing w:after="0" w:line="360" w:lineRule="auto"/>
        <w:ind w:left="0"/>
        <w:rPr>
          <w:rFonts w:ascii="Times New Roman" w:hAnsi="Times New Roman"/>
          <w:b/>
          <w:color w:val="000080"/>
        </w:rPr>
      </w:pPr>
      <w:r w:rsidRPr="00D52E2A">
        <w:rPr>
          <w:rFonts w:ascii="Times New Roman" w:hAnsi="Times New Roman"/>
          <w:b/>
          <w:color w:val="000080"/>
        </w:rPr>
        <w:t>Домашнее задание</w:t>
      </w:r>
    </w:p>
    <w:p w:rsidR="007277C6" w:rsidRPr="00D52E2A" w:rsidRDefault="007277C6" w:rsidP="00B80542">
      <w:pPr>
        <w:spacing w:after="0" w:line="360" w:lineRule="auto"/>
        <w:jc w:val="both"/>
        <w:rPr>
          <w:rFonts w:ascii="Times New Roman" w:hAnsi="Times New Roman"/>
          <w:i/>
        </w:rPr>
      </w:pPr>
      <w:r w:rsidRPr="00D52E2A">
        <w:rPr>
          <w:rFonts w:ascii="Times New Roman" w:hAnsi="Times New Roman"/>
          <w:b/>
        </w:rPr>
        <w:t>1.  п. 11</w:t>
      </w:r>
      <w:r w:rsidRPr="00D52E2A">
        <w:rPr>
          <w:b/>
        </w:rPr>
        <w:t>«Виды и формы бизнеса»</w:t>
      </w:r>
    </w:p>
    <w:p w:rsidR="007277C6" w:rsidRPr="00D52E2A" w:rsidRDefault="007277C6" w:rsidP="00ED410D">
      <w:pPr>
        <w:pStyle w:val="ListParagraph"/>
        <w:spacing w:after="0" w:line="360" w:lineRule="auto"/>
        <w:ind w:left="0"/>
        <w:rPr>
          <w:rFonts w:ascii="Times New Roman" w:hAnsi="Times New Roman"/>
          <w:b/>
          <w:color w:val="000000"/>
        </w:rPr>
      </w:pPr>
      <w:r w:rsidRPr="00D52E2A">
        <w:rPr>
          <w:rFonts w:ascii="Times New Roman" w:hAnsi="Times New Roman"/>
          <w:b/>
          <w:color w:val="000000"/>
        </w:rPr>
        <w:t>2. По выбору:</w:t>
      </w:r>
    </w:p>
    <w:p w:rsidR="007277C6" w:rsidRPr="00D52E2A" w:rsidRDefault="007277C6" w:rsidP="00ED410D">
      <w:pPr>
        <w:pStyle w:val="ListParagraph"/>
        <w:spacing w:after="0" w:line="360" w:lineRule="auto"/>
        <w:ind w:left="0"/>
        <w:rPr>
          <w:rFonts w:ascii="Times New Roman" w:hAnsi="Times New Roman"/>
          <w:b/>
          <w:color w:val="000080"/>
        </w:rPr>
      </w:pPr>
      <w:r w:rsidRPr="00D52E2A">
        <w:rPr>
          <w:rFonts w:ascii="Times New Roman" w:hAnsi="Times New Roman"/>
          <w:b/>
          <w:color w:val="000000"/>
        </w:rPr>
        <w:t>2.1</w:t>
      </w:r>
      <w:r w:rsidRPr="00D52E2A">
        <w:rPr>
          <w:rFonts w:ascii="Times New Roman" w:hAnsi="Times New Roman"/>
        </w:rPr>
        <w:t>. На территории города Заводоуковска  расположены предприятия. Ваша задача узнать их правильное название, форму организации бизнеса, вид предпринимательской деятельности и заполнить таблицу.</w:t>
      </w:r>
    </w:p>
    <w:p w:rsidR="007277C6" w:rsidRPr="00D52E2A" w:rsidRDefault="007277C6" w:rsidP="00ED410D">
      <w:pPr>
        <w:pStyle w:val="ListParagraph"/>
        <w:spacing w:after="0" w:line="360" w:lineRule="auto"/>
        <w:ind w:left="0"/>
        <w:jc w:val="center"/>
        <w:rPr>
          <w:rFonts w:ascii="Times New Roman" w:hAnsi="Times New Roman"/>
        </w:rPr>
      </w:pPr>
      <w:r w:rsidRPr="00D52E2A">
        <w:rPr>
          <w:rFonts w:ascii="Times New Roman" w:hAnsi="Times New Roman"/>
        </w:rPr>
        <w:t>Задание: Заполните таблицу «Предприятия города Заводоуковска»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52"/>
        <w:gridCol w:w="3118"/>
        <w:gridCol w:w="3793"/>
      </w:tblGrid>
      <w:tr w:rsidR="007277C6" w:rsidRPr="00D52E2A" w:rsidTr="00AC210E">
        <w:trPr>
          <w:trHeight w:val="556"/>
        </w:trPr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52E2A">
              <w:rPr>
                <w:rFonts w:ascii="Times New Roman" w:hAnsi="Times New Roman"/>
                <w:b/>
              </w:rPr>
              <w:t>Название предприятия</w:t>
            </w: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52E2A">
              <w:rPr>
                <w:rFonts w:ascii="Times New Roman" w:hAnsi="Times New Roman"/>
                <w:b/>
              </w:rPr>
              <w:t xml:space="preserve">Форма организации бизнеса </w:t>
            </w: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D52E2A">
              <w:rPr>
                <w:rFonts w:ascii="Times New Roman" w:hAnsi="Times New Roman"/>
                <w:b/>
              </w:rPr>
              <w:t>Вид бизнеса (предпринимательской деятельности)</w:t>
            </w:r>
          </w:p>
        </w:tc>
      </w:tr>
      <w:tr w:rsidR="007277C6" w:rsidRPr="00D52E2A" w:rsidTr="00ED410D">
        <w:trPr>
          <w:trHeight w:val="302"/>
        </w:trPr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7277C6" w:rsidRPr="00D52E2A" w:rsidTr="00AC210E"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7277C6" w:rsidRPr="00D52E2A" w:rsidTr="00AC210E"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7277C6" w:rsidRPr="00D52E2A" w:rsidTr="00AC210E"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7277C6" w:rsidRPr="00D52E2A" w:rsidTr="00AC210E"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7277C6" w:rsidRPr="00D52E2A" w:rsidTr="00AC210E">
        <w:tc>
          <w:tcPr>
            <w:tcW w:w="2552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118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  <w:tc>
          <w:tcPr>
            <w:tcW w:w="3793" w:type="dxa"/>
          </w:tcPr>
          <w:p w:rsidR="007277C6" w:rsidRPr="00D52E2A" w:rsidRDefault="007277C6" w:rsidP="00AC210E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</w:tbl>
    <w:p w:rsidR="007277C6" w:rsidRPr="00D52E2A" w:rsidRDefault="007277C6" w:rsidP="00ED410D">
      <w:pPr>
        <w:spacing w:after="0" w:line="360" w:lineRule="auto"/>
        <w:rPr>
          <w:rFonts w:ascii="Times New Roman" w:hAnsi="Times New Roman"/>
          <w:b/>
          <w:i/>
        </w:rPr>
      </w:pPr>
      <w:r w:rsidRPr="00D52E2A">
        <w:rPr>
          <w:rFonts w:ascii="Times New Roman" w:hAnsi="Times New Roman"/>
          <w:b/>
          <w:i/>
        </w:rPr>
        <w:t>2.2.Творческая работа «Если бы я был предпринимателем».</w:t>
      </w:r>
    </w:p>
    <w:p w:rsidR="007277C6" w:rsidRPr="00D52E2A" w:rsidRDefault="007277C6" w:rsidP="00ED410D">
      <w:pPr>
        <w:spacing w:after="0" w:line="360" w:lineRule="auto"/>
        <w:ind w:left="360"/>
        <w:rPr>
          <w:rFonts w:ascii="Times New Roman" w:hAnsi="Times New Roman"/>
          <w:b/>
          <w:i/>
        </w:rPr>
      </w:pPr>
      <w:r w:rsidRPr="00D52E2A">
        <w:rPr>
          <w:rFonts w:ascii="Times New Roman" w:hAnsi="Times New Roman"/>
          <w:b/>
          <w:i/>
        </w:rPr>
        <w:t xml:space="preserve"> ( используйте план «На тропу предпринимательства»).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</w:pPr>
      <w:r w:rsidRPr="00D52E2A">
        <w:t>Избрать вид бизнеса.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  <w:rPr>
          <w:rFonts w:ascii="Times New Roman" w:hAnsi="Times New Roman"/>
          <w:i/>
        </w:rPr>
      </w:pPr>
      <w:r w:rsidRPr="00D52E2A">
        <w:t>? Какие виды бизнеса вам известны?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  <w:rPr>
          <w:rFonts w:ascii="Times New Roman" w:hAnsi="Times New Roman"/>
          <w:i/>
        </w:rPr>
      </w:pPr>
      <w:r w:rsidRPr="00D52E2A">
        <w:t>Изучить товар или услугу, которые станут предметом вашей деятельности.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  <w:rPr>
          <w:rFonts w:ascii="Times New Roman" w:hAnsi="Times New Roman"/>
          <w:i/>
        </w:rPr>
      </w:pPr>
      <w:r w:rsidRPr="00D52E2A">
        <w:t xml:space="preserve"> Оценить свои материальные возможности.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  <w:rPr>
          <w:rFonts w:ascii="Times New Roman" w:hAnsi="Times New Roman"/>
          <w:i/>
        </w:rPr>
      </w:pPr>
      <w:r w:rsidRPr="00D52E2A">
        <w:t>Выбрать форму предпринимательства.</w:t>
      </w:r>
    </w:p>
    <w:p w:rsidR="007277C6" w:rsidRPr="00D52E2A" w:rsidRDefault="007277C6" w:rsidP="00ED410D">
      <w:pPr>
        <w:numPr>
          <w:ilvl w:val="0"/>
          <w:numId w:val="36"/>
        </w:numPr>
        <w:spacing w:after="0" w:line="360" w:lineRule="auto"/>
        <w:rPr>
          <w:rFonts w:ascii="Times New Roman" w:hAnsi="Times New Roman"/>
          <w:i/>
        </w:rPr>
      </w:pPr>
      <w:r w:rsidRPr="00D52E2A">
        <w:t>?. Какие формы предпринимательства вам известны?</w:t>
      </w:r>
    </w:p>
    <w:p w:rsidR="007277C6" w:rsidRPr="00D52E2A" w:rsidRDefault="007277C6" w:rsidP="00ED410D">
      <w:pPr>
        <w:spacing w:after="0" w:line="360" w:lineRule="auto"/>
        <w:ind w:left="420"/>
        <w:rPr>
          <w:rFonts w:ascii="Times New Roman" w:hAnsi="Times New Roman"/>
          <w:i/>
        </w:rPr>
      </w:pPr>
      <w:r w:rsidRPr="00D52E2A">
        <w:t>7. Оценить масштабы бизнеса и предположительное время участия в нем, а также результативность и эффективность участия.</w:t>
      </w:r>
    </w:p>
    <w:p w:rsidR="007277C6" w:rsidRPr="00D52E2A" w:rsidRDefault="007277C6" w:rsidP="00ED410D">
      <w:pPr>
        <w:pStyle w:val="ListParagraph"/>
        <w:spacing w:line="360" w:lineRule="auto"/>
        <w:ind w:left="0"/>
        <w:rPr>
          <w:b/>
          <w:i/>
        </w:rPr>
      </w:pPr>
      <w:r w:rsidRPr="00D52E2A">
        <w:rPr>
          <w:b/>
          <w:i/>
        </w:rPr>
        <w:t xml:space="preserve"> </w:t>
      </w:r>
    </w:p>
    <w:p w:rsidR="007277C6" w:rsidRPr="00380BFA" w:rsidRDefault="007277C6" w:rsidP="00ED410D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</w:t>
      </w:r>
      <w:r w:rsidRPr="00380BFA">
        <w:rPr>
          <w:rStyle w:val="x-phmenubuttonx-phmenubuttonauth"/>
          <w:i/>
          <w:iCs/>
          <w:sz w:val="32"/>
          <w:szCs w:val="32"/>
        </w:rPr>
        <w:t xml:space="preserve"> </w:t>
      </w: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i/>
          <w:sz w:val="32"/>
          <w:szCs w:val="32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i/>
          <w:sz w:val="32"/>
          <w:szCs w:val="32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i/>
          <w:sz w:val="32"/>
          <w:szCs w:val="32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i/>
          <w:sz w:val="32"/>
          <w:szCs w:val="32"/>
        </w:rPr>
      </w:pPr>
    </w:p>
    <w:p w:rsidR="007277C6" w:rsidRPr="00380BFA" w:rsidRDefault="007277C6" w:rsidP="007D3C60">
      <w:pPr>
        <w:pStyle w:val="ListParagraph"/>
        <w:spacing w:after="0" w:line="360" w:lineRule="auto"/>
        <w:ind w:left="0"/>
        <w:rPr>
          <w:rFonts w:ascii="Times New Roman" w:hAnsi="Times New Roman"/>
          <w:b/>
          <w:color w:val="0000FF"/>
          <w:sz w:val="32"/>
          <w:szCs w:val="32"/>
        </w:rPr>
      </w:pPr>
      <w:r w:rsidRPr="00380BFA">
        <w:rPr>
          <w:rFonts w:ascii="Times New Roman" w:hAnsi="Times New Roman"/>
          <w:b/>
          <w:i/>
          <w:color w:val="0000FF"/>
          <w:sz w:val="32"/>
          <w:szCs w:val="32"/>
        </w:rPr>
        <w:t xml:space="preserve">Приложение №2  Изучите текст учебника на стр. 95        и заполните таблицу </w:t>
      </w:r>
      <w:r w:rsidRPr="00380BFA">
        <w:rPr>
          <w:rFonts w:ascii="Times New Roman" w:hAnsi="Times New Roman"/>
          <w:b/>
          <w:color w:val="0000FF"/>
          <w:sz w:val="32"/>
          <w:szCs w:val="32"/>
        </w:rPr>
        <w:t xml:space="preserve">«Формы бизнеса: преимущества и слабые стороны»  </w:t>
      </w:r>
    </w:p>
    <w:p w:rsidR="007277C6" w:rsidRPr="00380BFA" w:rsidRDefault="007277C6" w:rsidP="009A0E2D">
      <w:pPr>
        <w:pStyle w:val="ListParagraph"/>
        <w:ind w:left="1080"/>
        <w:rPr>
          <w:rFonts w:ascii="Times New Roman" w:hAnsi="Times New Roman"/>
          <w:i/>
          <w:sz w:val="32"/>
          <w:szCs w:val="32"/>
        </w:rPr>
      </w:pPr>
    </w:p>
    <w:tbl>
      <w:tblPr>
        <w:tblW w:w="10668" w:type="dxa"/>
        <w:tblInd w:w="-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078"/>
        <w:gridCol w:w="3630"/>
        <w:gridCol w:w="3960"/>
      </w:tblGrid>
      <w:tr w:rsidR="007277C6" w:rsidRPr="00380BFA" w:rsidTr="00926D24">
        <w:trPr>
          <w:trHeight w:val="682"/>
        </w:trPr>
        <w:tc>
          <w:tcPr>
            <w:tcW w:w="3078" w:type="dxa"/>
          </w:tcPr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jc w:val="center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>Формы бизнеса</w:t>
            </w: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jc w:val="center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>(определение)</w:t>
            </w:r>
          </w:p>
        </w:tc>
        <w:tc>
          <w:tcPr>
            <w:tcW w:w="363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>Преимущества</w:t>
            </w:r>
          </w:p>
        </w:tc>
        <w:tc>
          <w:tcPr>
            <w:tcW w:w="396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color w:val="008000"/>
                <w:sz w:val="32"/>
                <w:szCs w:val="32"/>
              </w:rPr>
              <w:t>Слабые стороны</w:t>
            </w:r>
          </w:p>
        </w:tc>
      </w:tr>
      <w:tr w:rsidR="007277C6" w:rsidRPr="00380BFA" w:rsidTr="00926D24">
        <w:trPr>
          <w:trHeight w:val="3492"/>
        </w:trPr>
        <w:tc>
          <w:tcPr>
            <w:tcW w:w="3078" w:type="dxa"/>
          </w:tcPr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Индивидуальное предприятие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– это</w:t>
            </w:r>
          </w:p>
        </w:tc>
        <w:tc>
          <w:tcPr>
            <w:tcW w:w="363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7277C6" w:rsidRPr="00380BFA" w:rsidTr="00926D24">
        <w:trPr>
          <w:trHeight w:val="3406"/>
        </w:trPr>
        <w:tc>
          <w:tcPr>
            <w:tcW w:w="3078" w:type="dxa"/>
          </w:tcPr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>Товарищество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 xml:space="preserve"> – это</w:t>
            </w:r>
          </w:p>
        </w:tc>
        <w:tc>
          <w:tcPr>
            <w:tcW w:w="363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7277C6" w:rsidRPr="00380BFA" w:rsidTr="00926D24">
        <w:trPr>
          <w:trHeight w:val="5019"/>
        </w:trPr>
        <w:tc>
          <w:tcPr>
            <w:tcW w:w="3078" w:type="dxa"/>
          </w:tcPr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Акционерное </w:t>
            </w: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/>
                <w:sz w:val="32"/>
                <w:szCs w:val="32"/>
              </w:rPr>
              <w:t xml:space="preserve">общество – </w:t>
            </w:r>
            <w:r w:rsidRPr="00380BFA">
              <w:rPr>
                <w:rFonts w:ascii="Times New Roman" w:hAnsi="Times New Roman"/>
                <w:sz w:val="32"/>
                <w:szCs w:val="32"/>
              </w:rPr>
              <w:t>это</w:t>
            </w: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7277C6" w:rsidRPr="00380BFA" w:rsidRDefault="007277C6" w:rsidP="00926D24">
            <w:pPr>
              <w:pStyle w:val="ListParagraph"/>
              <w:spacing w:after="0" w:line="240" w:lineRule="auto"/>
              <w:ind w:left="330" w:hanging="330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363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60" w:type="dxa"/>
          </w:tcPr>
          <w:p w:rsidR="007277C6" w:rsidRPr="00380BFA" w:rsidRDefault="007277C6" w:rsidP="000B5467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7277C6" w:rsidRPr="00380BFA" w:rsidRDefault="007277C6" w:rsidP="00A003C1">
      <w:pPr>
        <w:pStyle w:val="ListParagraph"/>
        <w:spacing w:after="0" w:line="360" w:lineRule="auto"/>
        <w:ind w:left="0" w:firstLine="708"/>
        <w:rPr>
          <w:rFonts w:ascii="Times New Roman" w:hAnsi="Times New Roman"/>
          <w:i/>
          <w:sz w:val="32"/>
          <w:szCs w:val="32"/>
          <w:u w:val="single"/>
        </w:rPr>
      </w:pPr>
    </w:p>
    <w:p w:rsidR="007277C6" w:rsidRPr="00380BFA" w:rsidRDefault="007277C6" w:rsidP="00A003C1">
      <w:pPr>
        <w:pStyle w:val="ListParagraph"/>
        <w:spacing w:after="0" w:line="360" w:lineRule="auto"/>
        <w:ind w:left="0" w:firstLine="708"/>
        <w:rPr>
          <w:rFonts w:ascii="Times New Roman" w:hAnsi="Times New Roman"/>
          <w:i/>
          <w:sz w:val="32"/>
          <w:szCs w:val="32"/>
          <w:u w:val="single"/>
        </w:rPr>
      </w:pPr>
    </w:p>
    <w:p w:rsidR="007277C6" w:rsidRPr="00380BFA" w:rsidRDefault="007277C6" w:rsidP="00A003C1">
      <w:pPr>
        <w:pStyle w:val="ListParagraph"/>
        <w:spacing w:after="0" w:line="360" w:lineRule="auto"/>
        <w:ind w:left="0" w:firstLine="708"/>
        <w:rPr>
          <w:rFonts w:ascii="Times New Roman" w:hAnsi="Times New Roman"/>
          <w:i/>
          <w:sz w:val="32"/>
          <w:szCs w:val="32"/>
          <w:u w:val="single"/>
        </w:rPr>
      </w:pPr>
    </w:p>
    <w:p w:rsidR="007277C6" w:rsidRPr="00380BFA" w:rsidRDefault="007277C6" w:rsidP="005F2EDC">
      <w:pPr>
        <w:spacing w:after="0" w:line="360" w:lineRule="auto"/>
        <w:jc w:val="both"/>
        <w:rPr>
          <w:rFonts w:ascii="Times New Roman" w:hAnsi="Times New Roman"/>
          <w:color w:val="000080"/>
          <w:sz w:val="32"/>
          <w:szCs w:val="32"/>
        </w:rPr>
      </w:pPr>
      <w:r w:rsidRPr="00380BFA">
        <w:rPr>
          <w:rFonts w:ascii="Times New Roman" w:hAnsi="Times New Roman"/>
          <w:b/>
          <w:sz w:val="32"/>
          <w:szCs w:val="32"/>
        </w:rPr>
        <w:t xml:space="preserve"> </w:t>
      </w:r>
      <w:r w:rsidRPr="00380BFA">
        <w:rPr>
          <w:rFonts w:ascii="Times New Roman" w:hAnsi="Times New Roman"/>
          <w:b/>
          <w:color w:val="000080"/>
          <w:sz w:val="32"/>
          <w:szCs w:val="32"/>
        </w:rPr>
        <w:t xml:space="preserve">Приложение № 1  </w:t>
      </w:r>
      <w:r w:rsidRPr="00380BFA">
        <w:rPr>
          <w:rFonts w:ascii="Times New Roman" w:hAnsi="Times New Roman"/>
          <w:color w:val="000080"/>
          <w:sz w:val="32"/>
          <w:szCs w:val="32"/>
        </w:rPr>
        <w:t xml:space="preserve">Запишите виды бизнеса в левую колонку и соотнесите их с содержанием правой колонки </w:t>
      </w:r>
      <w:r w:rsidRPr="00380BFA">
        <w:rPr>
          <w:rFonts w:ascii="Times New Roman" w:hAnsi="Times New Roman"/>
          <w:i/>
          <w:color w:val="000080"/>
          <w:sz w:val="32"/>
          <w:szCs w:val="32"/>
        </w:rPr>
        <w:t>(стр.  94  ):</w:t>
      </w:r>
    </w:p>
    <w:p w:rsidR="007277C6" w:rsidRPr="00380BFA" w:rsidRDefault="007277C6" w:rsidP="003908E3">
      <w:pPr>
        <w:spacing w:after="0" w:line="360" w:lineRule="auto"/>
        <w:ind w:left="360"/>
        <w:jc w:val="both"/>
        <w:rPr>
          <w:rFonts w:ascii="Times New Roman" w:hAnsi="Times New Roman"/>
          <w:i/>
          <w:sz w:val="32"/>
          <w:szCs w:val="32"/>
        </w:rPr>
      </w:pPr>
    </w:p>
    <w:tbl>
      <w:tblPr>
        <w:tblW w:w="0" w:type="auto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717"/>
        <w:gridCol w:w="5494"/>
      </w:tblGrid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8000"/>
                <w:sz w:val="32"/>
                <w:szCs w:val="32"/>
              </w:rPr>
              <w:t>Вид бизнеса</w:t>
            </w: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rPr>
                <w:rFonts w:ascii="Times New Roman" w:hAnsi="Times New Roman"/>
                <w:color w:val="008000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color w:val="008000"/>
                <w:sz w:val="32"/>
                <w:szCs w:val="32"/>
              </w:rPr>
              <w:t xml:space="preserve"> Его содержание </w:t>
            </w:r>
          </w:p>
        </w:tc>
      </w:tr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Вид бизнеса направленный на организацию и развитие денежного обращения</w:t>
            </w: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, заключающийся в купле-продаже финансовых активов (денежные средства и ценные бумаги).</w:t>
            </w:r>
          </w:p>
        </w:tc>
      </w:tr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Отрасль предпринимательства, производящая  и реализующая услуги страхования на страховом рынке (личное и имущественное страхование).</w:t>
            </w:r>
          </w:p>
        </w:tc>
      </w:tr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Деятельность по содействию заключению контрактов между поставляющей и потребляющей сторонами</w:t>
            </w:r>
          </w:p>
        </w:tc>
      </w:tr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sz w:val="32"/>
                <w:szCs w:val="32"/>
              </w:rPr>
              <w:t>Вид бизнеса, при котором предприниматель выступает непосредственно в роли торговца, продавая готовые товары, приобретенные им у других лиц, потребителю.</w:t>
            </w:r>
          </w:p>
        </w:tc>
      </w:tr>
      <w:tr w:rsidR="007277C6" w:rsidRPr="00380BFA" w:rsidTr="00BF6019">
        <w:tc>
          <w:tcPr>
            <w:tcW w:w="3717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494" w:type="dxa"/>
          </w:tcPr>
          <w:p w:rsidR="007277C6" w:rsidRPr="00380BFA" w:rsidRDefault="007277C6" w:rsidP="00BF6019">
            <w:pPr>
              <w:spacing w:after="0" w:line="360" w:lineRule="auto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380BFA">
              <w:rPr>
                <w:rFonts w:ascii="Times New Roman" w:hAnsi="Times New Roman"/>
                <w:bCs/>
                <w:iCs/>
                <w:sz w:val="32"/>
                <w:szCs w:val="32"/>
              </w:rPr>
              <w:t>Бизнес, цель которого - создание вещей, ценностей, благ, любого полезного продукта, необходимого потребителям и способного быть проданным по определенной цене.</w:t>
            </w:r>
          </w:p>
        </w:tc>
      </w:tr>
    </w:tbl>
    <w:p w:rsidR="007277C6" w:rsidRPr="00380BFA" w:rsidRDefault="007277C6" w:rsidP="00A003C1">
      <w:pPr>
        <w:pStyle w:val="ListParagraph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A003C1">
      <w:pPr>
        <w:pStyle w:val="ListParagraph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A003C1">
      <w:pPr>
        <w:pStyle w:val="ListParagraph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A003C1">
      <w:pPr>
        <w:pStyle w:val="ListParagraph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A003C1">
      <w:pPr>
        <w:pStyle w:val="ListParagraph"/>
        <w:spacing w:after="0" w:line="24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2E7C37">
      <w:pPr>
        <w:spacing w:after="0" w:line="360" w:lineRule="auto"/>
        <w:rPr>
          <w:rFonts w:ascii="Times New Roman" w:hAnsi="Times New Roman"/>
          <w:sz w:val="32"/>
          <w:szCs w:val="32"/>
        </w:rPr>
      </w:pPr>
      <w:r w:rsidRPr="00380BFA">
        <w:rPr>
          <w:rFonts w:ascii="Times New Roman" w:hAnsi="Times New Roman"/>
          <w:i/>
          <w:sz w:val="32"/>
          <w:szCs w:val="32"/>
        </w:rPr>
        <w:t xml:space="preserve"> . </w:t>
      </w:r>
    </w:p>
    <w:p w:rsidR="007277C6" w:rsidRPr="00380BFA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p w:rsidR="007277C6" w:rsidRPr="00380BFA" w:rsidRDefault="007277C6" w:rsidP="001A5F3C">
      <w:pPr>
        <w:pStyle w:val="ListParagraph"/>
        <w:spacing w:after="0" w:line="360" w:lineRule="auto"/>
        <w:ind w:left="0"/>
        <w:rPr>
          <w:rFonts w:ascii="Times New Roman" w:hAnsi="Times New Roman"/>
          <w:sz w:val="32"/>
          <w:szCs w:val="32"/>
        </w:rPr>
      </w:pPr>
    </w:p>
    <w:sectPr w:rsidR="007277C6" w:rsidRPr="00380BFA" w:rsidSect="006509FE">
      <w:pgSz w:w="11906" w:h="16838"/>
      <w:pgMar w:top="899" w:right="356" w:bottom="360" w:left="11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§­§°§®§Ц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71367D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8B88429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EE98CE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6E38E1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32683BA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D4C9A1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0C696F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948798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24280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7700EA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4B444F"/>
    <w:multiLevelType w:val="hybridMultilevel"/>
    <w:tmpl w:val="81727718"/>
    <w:lvl w:ilvl="0" w:tplc="3B1873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EC47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708D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3E13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6224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28AC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1C23F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9004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B4F2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14356468"/>
    <w:multiLevelType w:val="hybridMultilevel"/>
    <w:tmpl w:val="71B4637C"/>
    <w:lvl w:ilvl="0" w:tplc="B2CA7B2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F0964A1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9503C33"/>
    <w:multiLevelType w:val="hybridMultilevel"/>
    <w:tmpl w:val="69C0576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51D0533"/>
    <w:multiLevelType w:val="hybridMultilevel"/>
    <w:tmpl w:val="30B889B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70530F6"/>
    <w:multiLevelType w:val="hybridMultilevel"/>
    <w:tmpl w:val="F4BA199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CD65899"/>
    <w:multiLevelType w:val="hybridMultilevel"/>
    <w:tmpl w:val="B1B02D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06D10C1"/>
    <w:multiLevelType w:val="hybridMultilevel"/>
    <w:tmpl w:val="D5C22D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2843A98"/>
    <w:multiLevelType w:val="hybridMultilevel"/>
    <w:tmpl w:val="067ADE78"/>
    <w:lvl w:ilvl="0" w:tplc="4AA61FB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8">
    <w:nsid w:val="32D0025D"/>
    <w:multiLevelType w:val="hybridMultilevel"/>
    <w:tmpl w:val="8FA680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31F6488"/>
    <w:multiLevelType w:val="hybridMultilevel"/>
    <w:tmpl w:val="41D26AA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">
    <w:nsid w:val="35582AAE"/>
    <w:multiLevelType w:val="hybridMultilevel"/>
    <w:tmpl w:val="02C8FB88"/>
    <w:lvl w:ilvl="0" w:tplc="65CCCEC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DD6C1AEA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687113B"/>
    <w:multiLevelType w:val="hybridMultilevel"/>
    <w:tmpl w:val="AABC70C4"/>
    <w:lvl w:ilvl="0" w:tplc="D00CF3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D4F2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62AD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C0B8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0670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283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86A2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55C91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C04A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3CE43D83"/>
    <w:multiLevelType w:val="hybridMultilevel"/>
    <w:tmpl w:val="1AD6EFF6"/>
    <w:lvl w:ilvl="0" w:tplc="567A12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38CB3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EEC7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1E65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0608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A30CE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4824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C00C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3488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6740EA4"/>
    <w:multiLevelType w:val="hybridMultilevel"/>
    <w:tmpl w:val="41D26AA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479B3932"/>
    <w:multiLevelType w:val="hybridMultilevel"/>
    <w:tmpl w:val="DD2C5B6C"/>
    <w:lvl w:ilvl="0" w:tplc="5B5C71E6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  <w:rPr>
        <w:rFonts w:cs="Times New Roman"/>
      </w:rPr>
    </w:lvl>
  </w:abstractNum>
  <w:abstractNum w:abstractNumId="25">
    <w:nsid w:val="4AA2693E"/>
    <w:multiLevelType w:val="hybridMultilevel"/>
    <w:tmpl w:val="714E2D02"/>
    <w:lvl w:ilvl="0" w:tplc="305EEA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5EFB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4619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ECEF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4184B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F652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1AD2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0425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361A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B19057C"/>
    <w:multiLevelType w:val="hybridMultilevel"/>
    <w:tmpl w:val="41D26AA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>
    <w:nsid w:val="5DCA526C"/>
    <w:multiLevelType w:val="hybridMultilevel"/>
    <w:tmpl w:val="4230AA38"/>
    <w:lvl w:ilvl="0" w:tplc="9FE236A2">
      <w:start w:val="1"/>
      <w:numFmt w:val="decimal"/>
      <w:lvlText w:val="%1."/>
      <w:lvlJc w:val="left"/>
      <w:pPr>
        <w:tabs>
          <w:tab w:val="num" w:pos="2100"/>
        </w:tabs>
        <w:ind w:left="21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20"/>
        </w:tabs>
        <w:ind w:left="28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540"/>
        </w:tabs>
        <w:ind w:left="35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260"/>
        </w:tabs>
        <w:ind w:left="42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980"/>
        </w:tabs>
        <w:ind w:left="49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00"/>
        </w:tabs>
        <w:ind w:left="57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20"/>
        </w:tabs>
        <w:ind w:left="64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140"/>
        </w:tabs>
        <w:ind w:left="71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860"/>
        </w:tabs>
        <w:ind w:left="7860" w:hanging="180"/>
      </w:pPr>
      <w:rPr>
        <w:rFonts w:cs="Times New Roman"/>
      </w:rPr>
    </w:lvl>
  </w:abstractNum>
  <w:abstractNum w:abstractNumId="28">
    <w:nsid w:val="61054DDE"/>
    <w:multiLevelType w:val="hybridMultilevel"/>
    <w:tmpl w:val="0CCE9902"/>
    <w:lvl w:ilvl="0" w:tplc="5672AB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80CC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C03C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B237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508F0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2077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3A49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ADA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E6B4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63190C19"/>
    <w:multiLevelType w:val="hybridMultilevel"/>
    <w:tmpl w:val="7F5C4B7C"/>
    <w:lvl w:ilvl="0" w:tplc="68CCE3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6448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E60B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DC60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29EDD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38494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E67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BF041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ECC7D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641E0D02"/>
    <w:multiLevelType w:val="hybridMultilevel"/>
    <w:tmpl w:val="835A9FA2"/>
    <w:lvl w:ilvl="0" w:tplc="811C7F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1EF4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80E0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8035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9C5B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344B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9E05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2F895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9272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649B6939"/>
    <w:multiLevelType w:val="hybridMultilevel"/>
    <w:tmpl w:val="144611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620FFC"/>
    <w:multiLevelType w:val="multilevel"/>
    <w:tmpl w:val="D39CA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3123D69"/>
    <w:multiLevelType w:val="multilevel"/>
    <w:tmpl w:val="FA58C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61E2F5A"/>
    <w:multiLevelType w:val="hybridMultilevel"/>
    <w:tmpl w:val="258AA63A"/>
    <w:lvl w:ilvl="0" w:tplc="EEE6B138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5">
    <w:nsid w:val="777752B5"/>
    <w:multiLevelType w:val="hybridMultilevel"/>
    <w:tmpl w:val="C22C8EDE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78D432B3"/>
    <w:multiLevelType w:val="multilevel"/>
    <w:tmpl w:val="8A5EC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9480DB8"/>
    <w:multiLevelType w:val="hybridMultilevel"/>
    <w:tmpl w:val="F6BC4604"/>
    <w:lvl w:ilvl="0" w:tplc="83CA6F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DE73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F063A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3694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AA77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606B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767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D84E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D86D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2"/>
  </w:num>
  <w:num w:numId="2">
    <w:abstractNumId w:val="33"/>
  </w:num>
  <w:num w:numId="3">
    <w:abstractNumId w:val="36"/>
  </w:num>
  <w:num w:numId="4">
    <w:abstractNumId w:val="17"/>
  </w:num>
  <w:num w:numId="5">
    <w:abstractNumId w:val="35"/>
  </w:num>
  <w:num w:numId="6">
    <w:abstractNumId w:val="10"/>
  </w:num>
  <w:num w:numId="7">
    <w:abstractNumId w:val="25"/>
  </w:num>
  <w:num w:numId="8">
    <w:abstractNumId w:val="21"/>
  </w:num>
  <w:num w:numId="9">
    <w:abstractNumId w:val="20"/>
  </w:num>
  <w:num w:numId="10">
    <w:abstractNumId w:val="16"/>
  </w:num>
  <w:num w:numId="11">
    <w:abstractNumId w:val="15"/>
  </w:num>
  <w:num w:numId="12">
    <w:abstractNumId w:val="37"/>
  </w:num>
  <w:num w:numId="13">
    <w:abstractNumId w:val="12"/>
  </w:num>
  <w:num w:numId="14">
    <w:abstractNumId w:val="18"/>
  </w:num>
  <w:num w:numId="15">
    <w:abstractNumId w:val="34"/>
  </w:num>
  <w:num w:numId="16">
    <w:abstractNumId w:val="13"/>
  </w:num>
  <w:num w:numId="17">
    <w:abstractNumId w:val="14"/>
  </w:num>
  <w:num w:numId="18">
    <w:abstractNumId w:val="28"/>
  </w:num>
  <w:num w:numId="19">
    <w:abstractNumId w:val="26"/>
  </w:num>
  <w:num w:numId="20">
    <w:abstractNumId w:val="23"/>
  </w:num>
  <w:num w:numId="21">
    <w:abstractNumId w:val="19"/>
  </w:num>
  <w:num w:numId="22">
    <w:abstractNumId w:val="31"/>
  </w:num>
  <w:num w:numId="23">
    <w:abstractNumId w:val="11"/>
  </w:num>
  <w:num w:numId="24">
    <w:abstractNumId w:val="9"/>
  </w:num>
  <w:num w:numId="25">
    <w:abstractNumId w:val="7"/>
  </w:num>
  <w:num w:numId="26">
    <w:abstractNumId w:val="6"/>
  </w:num>
  <w:num w:numId="27">
    <w:abstractNumId w:val="5"/>
  </w:num>
  <w:num w:numId="28">
    <w:abstractNumId w:val="4"/>
  </w:num>
  <w:num w:numId="29">
    <w:abstractNumId w:val="8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29"/>
  </w:num>
  <w:num w:numId="35">
    <w:abstractNumId w:val="30"/>
  </w:num>
  <w:num w:numId="36">
    <w:abstractNumId w:val="24"/>
  </w:num>
  <w:num w:numId="37">
    <w:abstractNumId w:val="27"/>
  </w:num>
  <w:num w:numId="38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7"/>
  <w:doNotDisplayPageBoundari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E464A"/>
    <w:rsid w:val="00033F7C"/>
    <w:rsid w:val="00044142"/>
    <w:rsid w:val="00055624"/>
    <w:rsid w:val="00065D4B"/>
    <w:rsid w:val="00067A5A"/>
    <w:rsid w:val="000714A0"/>
    <w:rsid w:val="000774B2"/>
    <w:rsid w:val="00082C72"/>
    <w:rsid w:val="00087926"/>
    <w:rsid w:val="00095A6C"/>
    <w:rsid w:val="00095D10"/>
    <w:rsid w:val="00097121"/>
    <w:rsid w:val="000B5467"/>
    <w:rsid w:val="000C7890"/>
    <w:rsid w:val="000D220B"/>
    <w:rsid w:val="000E3F1D"/>
    <w:rsid w:val="000E464A"/>
    <w:rsid w:val="000F22D0"/>
    <w:rsid w:val="000F69F5"/>
    <w:rsid w:val="000F7138"/>
    <w:rsid w:val="00107610"/>
    <w:rsid w:val="0011426F"/>
    <w:rsid w:val="00123BE2"/>
    <w:rsid w:val="0012579C"/>
    <w:rsid w:val="0012616D"/>
    <w:rsid w:val="001350DB"/>
    <w:rsid w:val="001608AF"/>
    <w:rsid w:val="001613D7"/>
    <w:rsid w:val="00173133"/>
    <w:rsid w:val="001731B1"/>
    <w:rsid w:val="00174B31"/>
    <w:rsid w:val="001808D0"/>
    <w:rsid w:val="00193E08"/>
    <w:rsid w:val="001961EB"/>
    <w:rsid w:val="001A5F3C"/>
    <w:rsid w:val="001B7510"/>
    <w:rsid w:val="001D13A5"/>
    <w:rsid w:val="001D5F21"/>
    <w:rsid w:val="001F0BB6"/>
    <w:rsid w:val="00206C34"/>
    <w:rsid w:val="002230C6"/>
    <w:rsid w:val="0022373A"/>
    <w:rsid w:val="002252AF"/>
    <w:rsid w:val="002311EA"/>
    <w:rsid w:val="002442DC"/>
    <w:rsid w:val="00254234"/>
    <w:rsid w:val="002604AB"/>
    <w:rsid w:val="00261383"/>
    <w:rsid w:val="00275697"/>
    <w:rsid w:val="00280642"/>
    <w:rsid w:val="002825C6"/>
    <w:rsid w:val="00284D4B"/>
    <w:rsid w:val="00290DF9"/>
    <w:rsid w:val="002A0DBF"/>
    <w:rsid w:val="002A31EB"/>
    <w:rsid w:val="002B04ED"/>
    <w:rsid w:val="002B07DE"/>
    <w:rsid w:val="002C7FB3"/>
    <w:rsid w:val="002D156B"/>
    <w:rsid w:val="002E0A50"/>
    <w:rsid w:val="002E32FF"/>
    <w:rsid w:val="002E7C37"/>
    <w:rsid w:val="002F0456"/>
    <w:rsid w:val="002F1165"/>
    <w:rsid w:val="00302D69"/>
    <w:rsid w:val="0030310A"/>
    <w:rsid w:val="003134BE"/>
    <w:rsid w:val="00315028"/>
    <w:rsid w:val="00316ADB"/>
    <w:rsid w:val="003241D2"/>
    <w:rsid w:val="00332DAC"/>
    <w:rsid w:val="00346311"/>
    <w:rsid w:val="00351BE6"/>
    <w:rsid w:val="00360EE5"/>
    <w:rsid w:val="003620B7"/>
    <w:rsid w:val="00363FEE"/>
    <w:rsid w:val="00374EED"/>
    <w:rsid w:val="0037540D"/>
    <w:rsid w:val="00380BFA"/>
    <w:rsid w:val="0039007C"/>
    <w:rsid w:val="003908E3"/>
    <w:rsid w:val="00394E63"/>
    <w:rsid w:val="003B2656"/>
    <w:rsid w:val="003B5666"/>
    <w:rsid w:val="003B7691"/>
    <w:rsid w:val="003D1241"/>
    <w:rsid w:val="003F3B7E"/>
    <w:rsid w:val="003F7D4D"/>
    <w:rsid w:val="004036BA"/>
    <w:rsid w:val="00405200"/>
    <w:rsid w:val="004121ED"/>
    <w:rsid w:val="004138BE"/>
    <w:rsid w:val="004143E3"/>
    <w:rsid w:val="00424420"/>
    <w:rsid w:val="00436802"/>
    <w:rsid w:val="004441C7"/>
    <w:rsid w:val="00453388"/>
    <w:rsid w:val="00463C7A"/>
    <w:rsid w:val="00464FBC"/>
    <w:rsid w:val="004676B5"/>
    <w:rsid w:val="00467C0E"/>
    <w:rsid w:val="00485E86"/>
    <w:rsid w:val="00492C9B"/>
    <w:rsid w:val="00495F0F"/>
    <w:rsid w:val="00496F03"/>
    <w:rsid w:val="0049703D"/>
    <w:rsid w:val="004B4E43"/>
    <w:rsid w:val="004C5C14"/>
    <w:rsid w:val="004D30EB"/>
    <w:rsid w:val="004E6CDC"/>
    <w:rsid w:val="004F1194"/>
    <w:rsid w:val="004F6992"/>
    <w:rsid w:val="00500CC8"/>
    <w:rsid w:val="00513BE8"/>
    <w:rsid w:val="005213F9"/>
    <w:rsid w:val="005234FB"/>
    <w:rsid w:val="00534A7A"/>
    <w:rsid w:val="00542FA5"/>
    <w:rsid w:val="00554D09"/>
    <w:rsid w:val="005554ED"/>
    <w:rsid w:val="00557502"/>
    <w:rsid w:val="00564995"/>
    <w:rsid w:val="00566D1E"/>
    <w:rsid w:val="00583291"/>
    <w:rsid w:val="00586F97"/>
    <w:rsid w:val="00592077"/>
    <w:rsid w:val="00597BE4"/>
    <w:rsid w:val="005B034B"/>
    <w:rsid w:val="005B2CAB"/>
    <w:rsid w:val="005B7429"/>
    <w:rsid w:val="005C1390"/>
    <w:rsid w:val="005C1CF8"/>
    <w:rsid w:val="005C5BB9"/>
    <w:rsid w:val="005D0063"/>
    <w:rsid w:val="005D04FC"/>
    <w:rsid w:val="005F2EDC"/>
    <w:rsid w:val="005F3A75"/>
    <w:rsid w:val="00610DDD"/>
    <w:rsid w:val="0061409F"/>
    <w:rsid w:val="0062270B"/>
    <w:rsid w:val="00626FA3"/>
    <w:rsid w:val="00630B86"/>
    <w:rsid w:val="00631271"/>
    <w:rsid w:val="00640F9C"/>
    <w:rsid w:val="006509FE"/>
    <w:rsid w:val="00652DEC"/>
    <w:rsid w:val="00662A2F"/>
    <w:rsid w:val="0066359C"/>
    <w:rsid w:val="00687EA2"/>
    <w:rsid w:val="006A62AD"/>
    <w:rsid w:val="006B400C"/>
    <w:rsid w:val="006C085E"/>
    <w:rsid w:val="006C2D50"/>
    <w:rsid w:val="006C54B0"/>
    <w:rsid w:val="006F66A7"/>
    <w:rsid w:val="007277C6"/>
    <w:rsid w:val="00732FB8"/>
    <w:rsid w:val="00733F9A"/>
    <w:rsid w:val="00735F32"/>
    <w:rsid w:val="00736363"/>
    <w:rsid w:val="0074764C"/>
    <w:rsid w:val="007560B0"/>
    <w:rsid w:val="00771E57"/>
    <w:rsid w:val="00783A24"/>
    <w:rsid w:val="007B061F"/>
    <w:rsid w:val="007D3C60"/>
    <w:rsid w:val="007E25BC"/>
    <w:rsid w:val="007F4678"/>
    <w:rsid w:val="007F51E0"/>
    <w:rsid w:val="00800739"/>
    <w:rsid w:val="00802123"/>
    <w:rsid w:val="0080660C"/>
    <w:rsid w:val="00811A6A"/>
    <w:rsid w:val="0081726E"/>
    <w:rsid w:val="00822146"/>
    <w:rsid w:val="00830A45"/>
    <w:rsid w:val="0083366D"/>
    <w:rsid w:val="00841536"/>
    <w:rsid w:val="0084682B"/>
    <w:rsid w:val="008543D5"/>
    <w:rsid w:val="00854A49"/>
    <w:rsid w:val="0085743F"/>
    <w:rsid w:val="00871591"/>
    <w:rsid w:val="00881282"/>
    <w:rsid w:val="00882186"/>
    <w:rsid w:val="0089141D"/>
    <w:rsid w:val="0089293C"/>
    <w:rsid w:val="00896F62"/>
    <w:rsid w:val="008B021D"/>
    <w:rsid w:val="008B3844"/>
    <w:rsid w:val="008C7169"/>
    <w:rsid w:val="008D2EE5"/>
    <w:rsid w:val="008E0495"/>
    <w:rsid w:val="008F0F0A"/>
    <w:rsid w:val="008F1249"/>
    <w:rsid w:val="008F5D06"/>
    <w:rsid w:val="008F6A00"/>
    <w:rsid w:val="0091126E"/>
    <w:rsid w:val="0091323E"/>
    <w:rsid w:val="00916B93"/>
    <w:rsid w:val="00925147"/>
    <w:rsid w:val="00925F78"/>
    <w:rsid w:val="00926D24"/>
    <w:rsid w:val="009346CF"/>
    <w:rsid w:val="00964B64"/>
    <w:rsid w:val="00964CC9"/>
    <w:rsid w:val="0096696B"/>
    <w:rsid w:val="009711D7"/>
    <w:rsid w:val="00984458"/>
    <w:rsid w:val="00993D98"/>
    <w:rsid w:val="009A0E2D"/>
    <w:rsid w:val="009A46F1"/>
    <w:rsid w:val="009B2EBA"/>
    <w:rsid w:val="009B3014"/>
    <w:rsid w:val="009C1FB5"/>
    <w:rsid w:val="009C2186"/>
    <w:rsid w:val="009C66E9"/>
    <w:rsid w:val="009D28F8"/>
    <w:rsid w:val="009D32FC"/>
    <w:rsid w:val="009D7A24"/>
    <w:rsid w:val="009E5B56"/>
    <w:rsid w:val="00A003C1"/>
    <w:rsid w:val="00A01A84"/>
    <w:rsid w:val="00A044FA"/>
    <w:rsid w:val="00A04526"/>
    <w:rsid w:val="00A109D4"/>
    <w:rsid w:val="00A471D7"/>
    <w:rsid w:val="00A549AF"/>
    <w:rsid w:val="00A65F42"/>
    <w:rsid w:val="00A74D32"/>
    <w:rsid w:val="00A7547F"/>
    <w:rsid w:val="00A90DC4"/>
    <w:rsid w:val="00A9726A"/>
    <w:rsid w:val="00AC210E"/>
    <w:rsid w:val="00AC733E"/>
    <w:rsid w:val="00AD1FF8"/>
    <w:rsid w:val="00AD79CE"/>
    <w:rsid w:val="00AD7E25"/>
    <w:rsid w:val="00AF3E5B"/>
    <w:rsid w:val="00B3265B"/>
    <w:rsid w:val="00B356E2"/>
    <w:rsid w:val="00B64C6C"/>
    <w:rsid w:val="00B7084D"/>
    <w:rsid w:val="00B80542"/>
    <w:rsid w:val="00B8444E"/>
    <w:rsid w:val="00B87E39"/>
    <w:rsid w:val="00BE4F95"/>
    <w:rsid w:val="00BF054F"/>
    <w:rsid w:val="00BF3C7E"/>
    <w:rsid w:val="00BF6019"/>
    <w:rsid w:val="00C05FCE"/>
    <w:rsid w:val="00C106EF"/>
    <w:rsid w:val="00C20324"/>
    <w:rsid w:val="00C20D86"/>
    <w:rsid w:val="00C21D5D"/>
    <w:rsid w:val="00C22E57"/>
    <w:rsid w:val="00C43F97"/>
    <w:rsid w:val="00C54CA2"/>
    <w:rsid w:val="00C6390D"/>
    <w:rsid w:val="00C72BEB"/>
    <w:rsid w:val="00C759D6"/>
    <w:rsid w:val="00C823CD"/>
    <w:rsid w:val="00C843C6"/>
    <w:rsid w:val="00CC5CB0"/>
    <w:rsid w:val="00CD008B"/>
    <w:rsid w:val="00CD456B"/>
    <w:rsid w:val="00CE7130"/>
    <w:rsid w:val="00D01C8A"/>
    <w:rsid w:val="00D0340C"/>
    <w:rsid w:val="00D20391"/>
    <w:rsid w:val="00D21165"/>
    <w:rsid w:val="00D26642"/>
    <w:rsid w:val="00D27E5E"/>
    <w:rsid w:val="00D30A9E"/>
    <w:rsid w:val="00D34E76"/>
    <w:rsid w:val="00D52E2A"/>
    <w:rsid w:val="00D57827"/>
    <w:rsid w:val="00D631A9"/>
    <w:rsid w:val="00D704EB"/>
    <w:rsid w:val="00D73057"/>
    <w:rsid w:val="00D7556C"/>
    <w:rsid w:val="00DA0187"/>
    <w:rsid w:val="00DA062F"/>
    <w:rsid w:val="00DA7750"/>
    <w:rsid w:val="00DD2143"/>
    <w:rsid w:val="00DD3377"/>
    <w:rsid w:val="00DD732D"/>
    <w:rsid w:val="00DD7C3B"/>
    <w:rsid w:val="00DF342A"/>
    <w:rsid w:val="00DF420F"/>
    <w:rsid w:val="00DF54BB"/>
    <w:rsid w:val="00DF58F3"/>
    <w:rsid w:val="00E077F0"/>
    <w:rsid w:val="00E11594"/>
    <w:rsid w:val="00E13026"/>
    <w:rsid w:val="00E23A38"/>
    <w:rsid w:val="00E23BD2"/>
    <w:rsid w:val="00E31B1F"/>
    <w:rsid w:val="00E3300F"/>
    <w:rsid w:val="00E61AE7"/>
    <w:rsid w:val="00E670A5"/>
    <w:rsid w:val="00E737B2"/>
    <w:rsid w:val="00E75D0F"/>
    <w:rsid w:val="00E777FB"/>
    <w:rsid w:val="00E94091"/>
    <w:rsid w:val="00EB036F"/>
    <w:rsid w:val="00EB55C2"/>
    <w:rsid w:val="00EC6CEE"/>
    <w:rsid w:val="00ED410D"/>
    <w:rsid w:val="00EE43B9"/>
    <w:rsid w:val="00EF1069"/>
    <w:rsid w:val="00EF6230"/>
    <w:rsid w:val="00F02914"/>
    <w:rsid w:val="00F12764"/>
    <w:rsid w:val="00F1407B"/>
    <w:rsid w:val="00F1742E"/>
    <w:rsid w:val="00F26243"/>
    <w:rsid w:val="00F323C2"/>
    <w:rsid w:val="00F45B5C"/>
    <w:rsid w:val="00F60E96"/>
    <w:rsid w:val="00F75250"/>
    <w:rsid w:val="00F92127"/>
    <w:rsid w:val="00FA0172"/>
    <w:rsid w:val="00FA6808"/>
    <w:rsid w:val="00FB0561"/>
    <w:rsid w:val="00FB678C"/>
    <w:rsid w:val="00FE26C9"/>
    <w:rsid w:val="00FE639B"/>
    <w:rsid w:val="00FF3D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4F95"/>
    <w:pPr>
      <w:spacing w:after="200" w:line="276" w:lineRule="auto"/>
    </w:pPr>
  </w:style>
  <w:style w:type="paragraph" w:styleId="Heading3">
    <w:name w:val="heading 3"/>
    <w:basedOn w:val="Normal"/>
    <w:next w:val="Normal"/>
    <w:link w:val="Heading3Char"/>
    <w:uiPriority w:val="99"/>
    <w:qFormat/>
    <w:rsid w:val="0066359C"/>
    <w:pPr>
      <w:keepNext/>
      <w:spacing w:after="0" w:line="240" w:lineRule="auto"/>
      <w:outlineLvl w:val="2"/>
    </w:pPr>
    <w:rPr>
      <w:rFonts w:ascii="Times New Roman CYR" w:hAnsi="Times New Roman CYR"/>
      <w:sz w:val="32"/>
      <w:szCs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66359C"/>
    <w:pPr>
      <w:keepNext/>
      <w:spacing w:after="0" w:line="240" w:lineRule="auto"/>
      <w:outlineLvl w:val="5"/>
    </w:pPr>
    <w:rPr>
      <w:rFonts w:ascii="Times New Roman CYR" w:hAnsi="Times New Roman CYR"/>
      <w:sz w:val="28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66359C"/>
    <w:rPr>
      <w:rFonts w:ascii="Times New Roman CYR" w:hAnsi="Times New Roman CYR" w:cs="Times New Roman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66359C"/>
    <w:rPr>
      <w:rFonts w:ascii="Times New Roman CYR" w:hAnsi="Times New Roman CYR" w:cs="Times New Roman"/>
      <w:sz w:val="20"/>
      <w:szCs w:val="20"/>
    </w:rPr>
  </w:style>
  <w:style w:type="paragraph" w:styleId="ListParagraph">
    <w:name w:val="List Paragraph"/>
    <w:basedOn w:val="Normal"/>
    <w:uiPriority w:val="99"/>
    <w:qFormat/>
    <w:rsid w:val="000714A0"/>
    <w:pPr>
      <w:ind w:left="720"/>
      <w:contextualSpacing/>
    </w:pPr>
  </w:style>
  <w:style w:type="table" w:styleId="TableGrid">
    <w:name w:val="Table Grid"/>
    <w:basedOn w:val="TableNormal"/>
    <w:uiPriority w:val="99"/>
    <w:rsid w:val="00FE26C9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732FB8"/>
    <w:rPr>
      <w:rFonts w:cs="Times New Roman"/>
    </w:rPr>
  </w:style>
  <w:style w:type="paragraph" w:customStyle="1" w:styleId="1">
    <w:name w:val="Абзац списка1"/>
    <w:basedOn w:val="Normal"/>
    <w:uiPriority w:val="99"/>
    <w:rsid w:val="00925F78"/>
    <w:pPr>
      <w:ind w:left="720"/>
      <w:contextualSpacing/>
    </w:pPr>
    <w:rPr>
      <w:lang w:eastAsia="en-US"/>
    </w:rPr>
  </w:style>
  <w:style w:type="paragraph" w:customStyle="1" w:styleId="ParagraphStyle">
    <w:name w:val="Paragraph Style"/>
    <w:uiPriority w:val="99"/>
    <w:rsid w:val="00D0340C"/>
    <w:pPr>
      <w:autoSpaceDE w:val="0"/>
      <w:autoSpaceDN w:val="0"/>
      <w:adjustRightInd w:val="0"/>
    </w:pPr>
    <w:rPr>
      <w:rFonts w:ascii="Arial" w:eastAsia="SimSun" w:hAnsi="Arial"/>
      <w:sz w:val="24"/>
      <w:szCs w:val="24"/>
      <w:lang w:eastAsia="zh-CN"/>
    </w:rPr>
  </w:style>
  <w:style w:type="character" w:styleId="Hyperlink">
    <w:name w:val="Hyperlink"/>
    <w:basedOn w:val="DefaultParagraphFont"/>
    <w:uiPriority w:val="99"/>
    <w:rsid w:val="00346311"/>
    <w:rPr>
      <w:rFonts w:ascii="Times New Roman" w:hAnsi="Times New Roman" w:cs="Times New Roman"/>
      <w:color w:val="0000FF"/>
      <w:u w:val="single"/>
    </w:rPr>
  </w:style>
  <w:style w:type="character" w:customStyle="1" w:styleId="x-phmenubuttonx-phmenubuttonauth">
    <w:name w:val="x-ph__menu__button x-ph__menu__button_auth"/>
    <w:basedOn w:val="DefaultParagraphFont"/>
    <w:uiPriority w:val="99"/>
    <w:rsid w:val="00346311"/>
    <w:rPr>
      <w:rFonts w:ascii="Times New Roman" w:hAnsi="Times New Roman" w:cs="Times New Roman"/>
    </w:rPr>
  </w:style>
  <w:style w:type="paragraph" w:customStyle="1" w:styleId="c6">
    <w:name w:val="c6"/>
    <w:basedOn w:val="Normal"/>
    <w:uiPriority w:val="99"/>
    <w:rsid w:val="005B2CAB"/>
    <w:pPr>
      <w:spacing w:before="100" w:beforeAutospacing="1" w:after="100" w:afterAutospacing="1" w:line="240" w:lineRule="auto"/>
    </w:pPr>
    <w:rPr>
      <w:rFonts w:ascii="Times New Roman" w:eastAsia="SimSun" w:hAnsi="Times New Roman"/>
      <w:sz w:val="24"/>
      <w:szCs w:val="24"/>
      <w:lang w:eastAsia="zh-CN"/>
    </w:rPr>
  </w:style>
  <w:style w:type="paragraph" w:styleId="NormalWeb">
    <w:name w:val="Normal (Web)"/>
    <w:basedOn w:val="Normal"/>
    <w:uiPriority w:val="99"/>
    <w:rsid w:val="006509FE"/>
    <w:pPr>
      <w:spacing w:before="100" w:beforeAutospacing="1" w:after="100" w:afterAutospacing="1" w:line="240" w:lineRule="auto"/>
    </w:pPr>
    <w:rPr>
      <w:rFonts w:ascii="Times New Roman" w:eastAsia="SimSun" w:hAnsi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9683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6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8306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9683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9683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683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9683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8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9683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3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138</TotalTime>
  <Pages>14</Pages>
  <Words>1842</Words>
  <Characters>10505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 по теме «Виды и формы бизнеса»</dc:title>
  <dc:subject/>
  <dc:creator>Нинель</dc:creator>
  <cp:keywords/>
  <dc:description/>
  <cp:lastModifiedBy>Home</cp:lastModifiedBy>
  <cp:revision>11</cp:revision>
  <cp:lastPrinted>2016-02-11T03:22:00Z</cp:lastPrinted>
  <dcterms:created xsi:type="dcterms:W3CDTF">2016-02-11T17:04:00Z</dcterms:created>
  <dcterms:modified xsi:type="dcterms:W3CDTF">2016-02-14T14:33:00Z</dcterms:modified>
</cp:coreProperties>
</file>